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7624D">
      <w:pPr>
        <w:adjustRightInd w:val="0"/>
        <w:snapToGrid w:val="0"/>
        <w:spacing w:line="540" w:lineRule="exact"/>
        <w:rPr>
          <w:rFonts w:hint="eastAsia" w:ascii="方正仿宋_GB2312" w:hAnsi="方正仿宋_GB2312" w:eastAsia="方正仿宋_GB2312" w:cs="方正仿宋_GB2312"/>
          <w:spacing w:val="-6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-6"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spacing w:val="-6"/>
          <w:sz w:val="32"/>
          <w:szCs w:val="32"/>
          <w:lang w:val="en-US" w:eastAsia="zh-CN"/>
        </w:rPr>
        <w:t>5-6</w:t>
      </w:r>
    </w:p>
    <w:p w14:paraId="74092E16">
      <w:pPr>
        <w:spacing w:before="76" w:line="180" w:lineRule="auto"/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pacing w:val="-6"/>
          <w:sz w:val="36"/>
          <w:szCs w:val="36"/>
        </w:rPr>
        <w:t>工作</w:t>
      </w:r>
      <w:r>
        <w:rPr>
          <w:rFonts w:hint="eastAsia" w:ascii="宋体" w:hAnsi="宋体"/>
          <w:b/>
          <w:spacing w:val="-6"/>
          <w:sz w:val="36"/>
          <w:szCs w:val="36"/>
          <w:lang w:val="en-US" w:eastAsia="zh-CN"/>
        </w:rPr>
        <w:t>实绩</w:t>
      </w:r>
      <w:r>
        <w:rPr>
          <w:rFonts w:hint="eastAsia" w:ascii="宋体" w:hAnsi="宋体"/>
          <w:b/>
          <w:spacing w:val="-6"/>
          <w:sz w:val="36"/>
          <w:szCs w:val="36"/>
        </w:rPr>
        <w:t>统计表（</w:t>
      </w:r>
      <w:r>
        <w:rPr>
          <w:rFonts w:hint="eastAsia" w:ascii="宋体" w:hAnsi="宋体"/>
          <w:b/>
          <w:spacing w:val="-6"/>
          <w:sz w:val="36"/>
          <w:szCs w:val="36"/>
          <w:lang w:val="en-US" w:eastAsia="zh-CN"/>
        </w:rPr>
        <w:t>临床、口腔、中医</w:t>
      </w:r>
      <w:r>
        <w:rPr>
          <w:rFonts w:hint="eastAsia" w:ascii="宋体" w:hAnsi="宋体"/>
          <w:b/>
          <w:spacing w:val="-6"/>
          <w:sz w:val="36"/>
          <w:szCs w:val="36"/>
        </w:rPr>
        <w:t>）</w:t>
      </w:r>
    </w:p>
    <w:tbl>
      <w:tblPr>
        <w:tblStyle w:val="6"/>
        <w:tblW w:w="97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854"/>
        <w:gridCol w:w="1141"/>
        <w:gridCol w:w="276"/>
        <w:gridCol w:w="1539"/>
        <w:gridCol w:w="826"/>
        <w:gridCol w:w="285"/>
        <w:gridCol w:w="540"/>
        <w:gridCol w:w="751"/>
        <w:gridCol w:w="1050"/>
        <w:gridCol w:w="1469"/>
      </w:tblGrid>
      <w:tr w14:paraId="7CA78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027" w:type="dxa"/>
            <w:noWrap/>
            <w:vAlign w:val="center"/>
          </w:tcPr>
          <w:p w14:paraId="2C056F80">
            <w:pPr>
              <w:spacing w:line="240" w:lineRule="atLeast"/>
              <w:jc w:val="center"/>
              <w:rPr>
                <w:rFonts w:ascii="宋体" w:cs="黑体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姓名</w:t>
            </w:r>
          </w:p>
        </w:tc>
        <w:tc>
          <w:tcPr>
            <w:tcW w:w="854" w:type="dxa"/>
            <w:noWrap/>
            <w:vAlign w:val="center"/>
          </w:tcPr>
          <w:p w14:paraId="79789004">
            <w:pPr>
              <w:spacing w:line="240" w:lineRule="atLeast"/>
              <w:jc w:val="center"/>
              <w:rPr>
                <w:rFonts w:hint="default" w:ascii="宋体" w:eastAsia="宋体" w:cs="仿宋_GB2312"/>
                <w:sz w:val="24"/>
                <w:lang w:val="en-US" w:eastAsia="zh-CN"/>
              </w:rPr>
            </w:pPr>
          </w:p>
        </w:tc>
        <w:tc>
          <w:tcPr>
            <w:tcW w:w="1141" w:type="dxa"/>
            <w:noWrap/>
            <w:vAlign w:val="center"/>
          </w:tcPr>
          <w:p w14:paraId="7B9292A4"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val="en-US" w:eastAsia="zh-CN"/>
              </w:rPr>
            </w:pPr>
            <w:r>
              <w:rPr>
                <w:rFonts w:hint="eastAsia" w:ascii="宋体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1815" w:type="dxa"/>
            <w:gridSpan w:val="2"/>
            <w:noWrap/>
            <w:vAlign w:val="center"/>
          </w:tcPr>
          <w:p w14:paraId="3D9A8C6F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111" w:type="dxa"/>
            <w:gridSpan w:val="2"/>
            <w:noWrap/>
            <w:vAlign w:val="center"/>
          </w:tcPr>
          <w:p w14:paraId="1C7AB269">
            <w:pPr>
              <w:spacing w:line="240" w:lineRule="atLeast"/>
              <w:jc w:val="center"/>
              <w:rPr>
                <w:rFonts w:hint="eastAsia" w:ascii="宋体" w:hAnsi="宋体" w:cs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现任专业</w:t>
            </w:r>
          </w:p>
          <w:p w14:paraId="7AB7FA79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技术职务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4A09454A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050" w:type="dxa"/>
            <w:noWrap/>
            <w:vAlign w:val="center"/>
          </w:tcPr>
          <w:p w14:paraId="6DE51DBF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黑体"/>
                <w:spacing w:val="-4"/>
                <w:sz w:val="24"/>
              </w:rPr>
              <w:t>聘任时间</w:t>
            </w:r>
          </w:p>
        </w:tc>
        <w:tc>
          <w:tcPr>
            <w:tcW w:w="1469" w:type="dxa"/>
            <w:noWrap/>
            <w:vAlign w:val="center"/>
          </w:tcPr>
          <w:p w14:paraId="5A25FEE5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</w:tr>
      <w:tr w14:paraId="2D41E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1027" w:type="dxa"/>
            <w:noWrap/>
            <w:vAlign w:val="center"/>
          </w:tcPr>
          <w:p w14:paraId="5E429C90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申报级别</w:t>
            </w:r>
          </w:p>
        </w:tc>
        <w:tc>
          <w:tcPr>
            <w:tcW w:w="1995" w:type="dxa"/>
            <w:gridSpan w:val="2"/>
            <w:vAlign w:val="center"/>
          </w:tcPr>
          <w:p w14:paraId="01CF240C">
            <w:pPr>
              <w:spacing w:line="240" w:lineRule="atLeast"/>
              <w:jc w:val="center"/>
              <w:rPr>
                <w:rFonts w:hint="eastAsia" w:ascii="宋体" w:hAnsi="宋体" w:cs="黑体"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815" w:type="dxa"/>
            <w:gridSpan w:val="2"/>
            <w:vAlign w:val="center"/>
          </w:tcPr>
          <w:p w14:paraId="4153E281">
            <w:pPr>
              <w:spacing w:line="240" w:lineRule="atLeast"/>
              <w:jc w:val="center"/>
              <w:rPr>
                <w:rFonts w:hint="eastAsia" w:ascii="宋体" w:hAnsi="宋体" w:cs="黑体"/>
                <w:spacing w:val="-4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申报专业</w:t>
            </w:r>
          </w:p>
        </w:tc>
        <w:tc>
          <w:tcPr>
            <w:tcW w:w="2402" w:type="dxa"/>
            <w:gridSpan w:val="4"/>
            <w:vAlign w:val="center"/>
          </w:tcPr>
          <w:p w14:paraId="680CACF5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050" w:type="dxa"/>
            <w:vAlign w:val="center"/>
          </w:tcPr>
          <w:p w14:paraId="21D6A031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是否手术为主专业</w:t>
            </w:r>
          </w:p>
        </w:tc>
        <w:tc>
          <w:tcPr>
            <w:tcW w:w="1469" w:type="dxa"/>
            <w:vAlign w:val="center"/>
          </w:tcPr>
          <w:p w14:paraId="6447A616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</w:tr>
      <w:tr w14:paraId="06670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1027" w:type="dxa"/>
            <w:noWrap/>
            <w:vAlign w:val="center"/>
          </w:tcPr>
          <w:p w14:paraId="05689BC9">
            <w:pPr>
              <w:spacing w:line="240" w:lineRule="atLeast"/>
              <w:jc w:val="center"/>
              <w:rPr>
                <w:rFonts w:hint="default" w:ascii="宋体" w:eastAsia="宋体" w:cs="黑体"/>
                <w:sz w:val="24"/>
                <w:lang w:val="en-US" w:eastAsia="zh-CN"/>
              </w:rPr>
            </w:pPr>
            <w:r>
              <w:rPr>
                <w:rFonts w:hint="eastAsia" w:ascii="宋体" w:cs="黑体"/>
                <w:sz w:val="24"/>
                <w:lang w:val="en-US" w:eastAsia="zh-CN"/>
              </w:rPr>
              <w:t>所在科室</w:t>
            </w:r>
          </w:p>
        </w:tc>
        <w:tc>
          <w:tcPr>
            <w:tcW w:w="1995" w:type="dxa"/>
            <w:gridSpan w:val="2"/>
            <w:noWrap/>
            <w:vAlign w:val="center"/>
          </w:tcPr>
          <w:p w14:paraId="3F7318B7"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</w:p>
        </w:tc>
        <w:tc>
          <w:tcPr>
            <w:tcW w:w="1815" w:type="dxa"/>
            <w:gridSpan w:val="2"/>
            <w:noWrap/>
            <w:vAlign w:val="center"/>
          </w:tcPr>
          <w:p w14:paraId="7233CE53">
            <w:pPr>
              <w:spacing w:line="240" w:lineRule="atLeast"/>
              <w:jc w:val="center"/>
              <w:rPr>
                <w:rFonts w:hint="eastAsia" w:ascii="宋体" w:hAnsi="宋体" w:cs="黑体"/>
                <w:spacing w:val="-5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有无病房</w:t>
            </w:r>
          </w:p>
        </w:tc>
        <w:tc>
          <w:tcPr>
            <w:tcW w:w="2402" w:type="dxa"/>
            <w:gridSpan w:val="4"/>
            <w:noWrap/>
            <w:vAlign w:val="center"/>
          </w:tcPr>
          <w:p w14:paraId="4117217A"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无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050" w:type="dxa"/>
            <w:noWrap/>
            <w:vAlign w:val="center"/>
          </w:tcPr>
          <w:p w14:paraId="18BBAE8A"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  <w:r>
              <w:rPr>
                <w:rFonts w:hint="eastAsia" w:ascii="宋体" w:hAnsi="宋体" w:cs="黑体"/>
                <w:sz w:val="24"/>
                <w:lang w:val="en-US" w:eastAsia="zh-CN"/>
              </w:rPr>
              <w:t>带教下级人数</w:t>
            </w:r>
          </w:p>
        </w:tc>
        <w:tc>
          <w:tcPr>
            <w:tcW w:w="1469" w:type="dxa"/>
            <w:noWrap/>
            <w:vAlign w:val="center"/>
          </w:tcPr>
          <w:p w14:paraId="13353672"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</w:p>
        </w:tc>
      </w:tr>
      <w:tr w14:paraId="59942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9758" w:type="dxa"/>
            <w:gridSpan w:val="11"/>
            <w:noWrap/>
            <w:vAlign w:val="center"/>
          </w:tcPr>
          <w:p w14:paraId="61646E59">
            <w:pPr>
              <w:spacing w:line="240" w:lineRule="atLeast"/>
              <w:ind w:firstLine="2"/>
              <w:jc w:val="center"/>
              <w:rPr>
                <w:rFonts w:hint="eastAsia" w:ascii="黑体" w:hAnsi="黑体" w:eastAsia="黑体" w:cs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聘任现职称以来工作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  <w:lang w:val="en-US" w:eastAsia="zh-CN"/>
              </w:rPr>
              <w:t>实绩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数据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val="en-US" w:eastAsia="zh-CN"/>
              </w:rPr>
              <w:t>根据岗位情况选项填写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）</w:t>
            </w:r>
          </w:p>
        </w:tc>
      </w:tr>
      <w:tr w14:paraId="62439A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2EBDCEB7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</wp:posOffset>
                      </wp:positionV>
                      <wp:extent cx="2076450" cy="336550"/>
                      <wp:effectExtent l="635" t="4445" r="18415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41985" y="3011170"/>
                                <a:ext cx="2076450" cy="33655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pt;margin-top:1.15pt;height:26.5pt;width:163.5pt;z-index:251659264;mso-width-relative:page;mso-height-relative:page;" filled="f" stroked="t" coordsize="21600,21600" o:gfxdata="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PRzqP1gAA&#10;AAUBAAAPAAAAAAAAAAEAIAAAACIAAABkcnMvZG93bnJldi54bWxQSwECFAAUAAAACACHTuJAR/p/&#10;ZOcBAACqAwAADgAAAAAAAAABACAAAAAlAQAAZHJzL2Uyb0RvYy54bWxQSwUGAAAAAAYABgBZAQAA&#10;fgUAAAAA&#10;">
                      <v:fill on="f" focussize="0,0"/>
                      <v:stroke weight="0.2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 xml:space="preserve">                年度</w:t>
            </w:r>
          </w:p>
          <w:p w14:paraId="5C7FBDAD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firstLine="440" w:firstLineChars="200"/>
              <w:jc w:val="both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项目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vAlign w:val="center"/>
          </w:tcPr>
          <w:p w14:paraId="0BD94914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hAnsi="宋体" w:eastAsia="宋体" w:cs="仿宋_GB2312"/>
                <w:sz w:val="22"/>
                <w:szCs w:val="22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22年</w:t>
            </w:r>
            <w:r>
              <w:rPr>
                <w:rFonts w:hint="eastAsia" w:ascii="宋体" w:hAnsi="宋体" w:eastAsia="宋体" w:cs="仿宋_GB2312"/>
                <w:sz w:val="22"/>
                <w:szCs w:val="22"/>
              </w:rPr>
              <w:t>及以前</w:t>
            </w: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CF48E3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23年</w:t>
            </w: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306BF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24年</w:t>
            </w: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9BD22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25年</w:t>
            </w: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931D5E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202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年</w:t>
            </w:r>
          </w:p>
          <w:p w14:paraId="349777E8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1-7月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087387A8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hAnsi="宋体" w:eastAsia="宋体" w:cs="仿宋_GB2312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合计</w:t>
            </w:r>
          </w:p>
        </w:tc>
      </w:tr>
      <w:tr w14:paraId="1CAF6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2B8533BF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  <w:lang w:val="en-US" w:eastAsia="zh-CN"/>
              </w:rPr>
              <w:t>专业工作周数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vAlign w:val="center"/>
          </w:tcPr>
          <w:p w14:paraId="3B81EF7C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63196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93E47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76EF4C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D75C4F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185AE15C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5EAE5D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881" w:type="dxa"/>
            <w:gridSpan w:val="2"/>
            <w:vMerge w:val="restart"/>
            <w:tcBorders>
              <w:right w:val="single" w:color="auto" w:sz="4" w:space="0"/>
            </w:tcBorders>
            <w:noWrap/>
            <w:vAlign w:val="center"/>
          </w:tcPr>
          <w:p w14:paraId="79365CB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门诊工作量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 w14:paraId="782E5B8D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有效单元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</w:tcPr>
          <w:p w14:paraId="6AF14AF9">
            <w:pPr>
              <w:jc w:val="right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</w:tcPr>
          <w:p w14:paraId="38BAFC73">
            <w:pPr>
              <w:jc w:val="right"/>
              <w:rPr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792E8D4">
            <w:pPr>
              <w:jc w:val="right"/>
              <w:rPr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</w:tcPr>
          <w:p w14:paraId="3ED9738F">
            <w:pPr>
              <w:jc w:val="right"/>
              <w:rPr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</w:tcPr>
          <w:p w14:paraId="3CF5B941">
            <w:pPr>
              <w:jc w:val="right"/>
              <w:rPr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</w:tcPr>
          <w:p w14:paraId="463CAF46">
            <w:pPr>
              <w:jc w:val="right"/>
              <w:rPr>
                <w:szCs w:val="21"/>
              </w:rPr>
            </w:pPr>
          </w:p>
        </w:tc>
      </w:tr>
      <w:tr w14:paraId="79CD9E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881" w:type="dxa"/>
            <w:gridSpan w:val="2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35EB363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 w14:paraId="55DA6F6B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累计接诊人次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</w:tcPr>
          <w:p w14:paraId="00E0BDAE">
            <w:pPr>
              <w:jc w:val="right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</w:tcPr>
          <w:p w14:paraId="206C2C83">
            <w:pPr>
              <w:jc w:val="right"/>
              <w:rPr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A8C8D0B">
            <w:pPr>
              <w:jc w:val="right"/>
              <w:rPr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</w:tcPr>
          <w:p w14:paraId="150072DD">
            <w:pPr>
              <w:jc w:val="right"/>
              <w:rPr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</w:tcPr>
          <w:p w14:paraId="34A76B8D">
            <w:pPr>
              <w:jc w:val="right"/>
              <w:rPr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</w:tcPr>
          <w:p w14:paraId="61BA8020">
            <w:pPr>
              <w:jc w:val="right"/>
              <w:rPr>
                <w:szCs w:val="21"/>
              </w:rPr>
            </w:pPr>
          </w:p>
        </w:tc>
      </w:tr>
      <w:tr w14:paraId="6C720A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0FD142C3">
            <w:pPr>
              <w:spacing w:line="240" w:lineRule="atLeast"/>
              <w:ind w:firstLine="2"/>
              <w:jc w:val="center"/>
              <w:rPr>
                <w:rFonts w:ascii="宋体" w:cs="黑体"/>
                <w:spacing w:val="-8"/>
                <w:szCs w:val="21"/>
              </w:rPr>
            </w:pPr>
            <w:r>
              <w:rPr>
                <w:rFonts w:hint="eastAsia" w:ascii="宋体" w:hAnsi="宋体" w:cs="黑体"/>
                <w:spacing w:val="-8"/>
                <w:szCs w:val="21"/>
              </w:rPr>
              <w:t>甲级病案率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2BC7AA10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35A992">
            <w:pPr>
              <w:jc w:val="center"/>
              <w:rPr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899D28">
            <w:pPr>
              <w:jc w:val="right"/>
              <w:rPr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12CD3">
            <w:pPr>
              <w:jc w:val="right"/>
              <w:rPr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D24380">
            <w:pPr>
              <w:jc w:val="right"/>
              <w:rPr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50A71452">
            <w:pPr>
              <w:jc w:val="right"/>
              <w:rPr>
                <w:szCs w:val="21"/>
              </w:rPr>
            </w:pPr>
          </w:p>
        </w:tc>
      </w:tr>
      <w:tr w14:paraId="47FC92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31BCF22A">
            <w:pPr>
              <w:spacing w:line="240" w:lineRule="atLeast"/>
              <w:ind w:firstLine="2"/>
              <w:jc w:val="center"/>
              <w:rPr>
                <w:rFonts w:ascii="宋体" w:cs="仿宋_GB2312"/>
                <w:szCs w:val="21"/>
              </w:rPr>
            </w:pPr>
            <w:r>
              <w:rPr>
                <w:rFonts w:hint="eastAsia" w:ascii="宋体" w:hAnsi="宋体" w:cs="黑体"/>
                <w:spacing w:val="-8"/>
                <w:szCs w:val="21"/>
              </w:rPr>
              <w:t>出院人数</w:t>
            </w:r>
            <w:r>
              <w:rPr>
                <w:rFonts w:hint="eastAsia" w:ascii="楷体" w:hAnsi="楷体" w:eastAsia="楷体" w:cs="仿宋_GB2312"/>
                <w:spacing w:val="-2"/>
                <w:szCs w:val="21"/>
              </w:rPr>
              <w:t>（参与或作为治疗组长）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20BF7CEF">
            <w:pPr>
              <w:jc w:val="right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84192">
            <w:pPr>
              <w:jc w:val="right"/>
              <w:rPr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FE8E11">
            <w:pPr>
              <w:jc w:val="right"/>
              <w:rPr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578C5D">
            <w:pPr>
              <w:jc w:val="right"/>
              <w:rPr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9A5C11">
            <w:pPr>
              <w:jc w:val="right"/>
              <w:rPr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71A330DA">
            <w:pPr>
              <w:jc w:val="right"/>
              <w:rPr>
                <w:szCs w:val="21"/>
              </w:rPr>
            </w:pPr>
          </w:p>
        </w:tc>
      </w:tr>
      <w:tr w14:paraId="574907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30BAF144">
            <w:pPr>
              <w:spacing w:line="240" w:lineRule="atLeast"/>
              <w:ind w:firstLine="2"/>
              <w:jc w:val="center"/>
              <w:rPr>
                <w:rFonts w:ascii="宋体" w:cs="仿宋_GB2312"/>
                <w:szCs w:val="21"/>
              </w:rPr>
            </w:pPr>
            <w:r>
              <w:rPr>
                <w:rFonts w:hint="eastAsia" w:ascii="宋体" w:hAnsi="宋体" w:cs="黑体"/>
                <w:spacing w:val="-4"/>
                <w:szCs w:val="21"/>
              </w:rPr>
              <w:t>诊疗人次</w:t>
            </w:r>
            <w:r>
              <w:rPr>
                <w:rFonts w:hint="eastAsia" w:ascii="楷体" w:hAnsi="楷体" w:eastAsia="楷体"/>
                <w:spacing w:val="-7"/>
                <w:szCs w:val="21"/>
              </w:rPr>
              <w:t>（口腔无病房科室）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1B70CD5A">
            <w:pPr>
              <w:jc w:val="right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6FC211">
            <w:pPr>
              <w:jc w:val="right"/>
              <w:rPr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2701FB">
            <w:pPr>
              <w:jc w:val="right"/>
              <w:rPr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6D8FEA">
            <w:pPr>
              <w:jc w:val="right"/>
              <w:rPr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C00550">
            <w:pPr>
              <w:jc w:val="right"/>
              <w:rPr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57E1F61C">
            <w:pPr>
              <w:jc w:val="right"/>
              <w:rPr>
                <w:szCs w:val="21"/>
              </w:rPr>
            </w:pPr>
          </w:p>
        </w:tc>
      </w:tr>
      <w:tr w14:paraId="7999C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881" w:type="dxa"/>
            <w:gridSpan w:val="2"/>
            <w:vMerge w:val="restart"/>
            <w:tcBorders>
              <w:right w:val="single" w:color="auto" w:sz="4" w:space="0"/>
            </w:tcBorders>
            <w:noWrap/>
            <w:vAlign w:val="center"/>
          </w:tcPr>
          <w:p w14:paraId="1D069EE1">
            <w:pPr>
              <w:spacing w:line="240" w:lineRule="atLeast"/>
              <w:ind w:firstLine="2"/>
              <w:jc w:val="center"/>
              <w:rPr>
                <w:rFonts w:ascii="宋体" w:cs="黑体"/>
                <w:szCs w:val="21"/>
              </w:rPr>
            </w:pPr>
            <w:r>
              <w:rPr>
                <w:rFonts w:hint="eastAsia" w:ascii="宋体" w:hAnsi="宋体" w:cs="黑体"/>
                <w:spacing w:val="-4"/>
                <w:szCs w:val="21"/>
              </w:rPr>
              <w:t>手术</w:t>
            </w:r>
            <w:r>
              <w:rPr>
                <w:rFonts w:ascii="宋体" w:hAnsi="宋体" w:cs="黑体"/>
                <w:spacing w:val="-4"/>
                <w:szCs w:val="21"/>
              </w:rPr>
              <w:t>/</w:t>
            </w:r>
            <w:r>
              <w:rPr>
                <w:rFonts w:hint="eastAsia" w:ascii="宋体" w:hAnsi="宋体" w:cs="黑体"/>
                <w:spacing w:val="-4"/>
                <w:szCs w:val="21"/>
              </w:rPr>
              <w:t>操作人次</w:t>
            </w:r>
          </w:p>
          <w:p w14:paraId="66399BE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楷体" w:hAnsi="楷体" w:eastAsia="楷体" w:cs="仿宋_GB2312"/>
                <w:spacing w:val="-2"/>
                <w:szCs w:val="21"/>
              </w:rPr>
              <w:t>（消化、呼吸内科）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D02739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pacing w:val="-10"/>
                <w:szCs w:val="21"/>
              </w:rPr>
              <w:t>手术</w:t>
            </w:r>
            <w:r>
              <w:rPr>
                <w:rFonts w:ascii="宋体" w:hAnsi="宋体" w:eastAsia="宋体" w:cs="仿宋_GB2312"/>
                <w:spacing w:val="-10"/>
                <w:szCs w:val="21"/>
              </w:rPr>
              <w:t>/</w:t>
            </w:r>
            <w:r>
              <w:rPr>
                <w:rFonts w:hint="eastAsia" w:ascii="宋体" w:hAnsi="宋体" w:eastAsia="宋体" w:cs="仿宋_GB2312"/>
                <w:spacing w:val="-10"/>
                <w:szCs w:val="21"/>
              </w:rPr>
              <w:t>操作</w:t>
            </w:r>
          </w:p>
        </w:tc>
        <w:tc>
          <w:tcPr>
            <w:tcW w:w="1539" w:type="dxa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0655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DEA1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9A38D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8109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D839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495089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79B79E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881" w:type="dxa"/>
            <w:gridSpan w:val="2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7C6CAE5E">
            <w:pPr>
              <w:spacing w:line="240" w:lineRule="atLeast"/>
              <w:ind w:firstLine="2"/>
              <w:jc w:val="center"/>
              <w:rPr>
                <w:rFonts w:ascii="宋体" w:cs="黑体"/>
                <w:spacing w:val="-4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13DFDF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镜下治疗</w:t>
            </w:r>
          </w:p>
        </w:tc>
        <w:tc>
          <w:tcPr>
            <w:tcW w:w="1539" w:type="dxa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2A0C4E2C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A5550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4B031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6C9423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5BBBD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8319B3B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17F37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1881" w:type="dxa"/>
            <w:gridSpan w:val="2"/>
            <w:vMerge w:val="restart"/>
            <w:tcBorders>
              <w:right w:val="single" w:color="auto" w:sz="4" w:space="0"/>
            </w:tcBorders>
            <w:noWrap/>
            <w:vAlign w:val="center"/>
          </w:tcPr>
          <w:p w14:paraId="02604A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eastAsia" w:ascii="宋体" w:hAnsi="宋体" w:cs="黑体"/>
                <w:spacing w:val="-8"/>
                <w:szCs w:val="21"/>
              </w:rPr>
            </w:pPr>
            <w:r>
              <w:rPr>
                <w:rFonts w:hint="eastAsia" w:ascii="宋体" w:hAnsi="宋体" w:cs="黑体"/>
                <w:spacing w:val="-8"/>
                <w:szCs w:val="21"/>
              </w:rPr>
              <w:t>出院患者手术</w:t>
            </w:r>
          </w:p>
          <w:p w14:paraId="3C7053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宋体" w:cs="黑体"/>
                <w:spacing w:val="-8"/>
                <w:szCs w:val="21"/>
              </w:rPr>
            </w:pPr>
            <w:r>
              <w:rPr>
                <w:rFonts w:ascii="宋体" w:hAnsi="宋体" w:cs="黑体"/>
                <w:spacing w:val="-8"/>
                <w:szCs w:val="21"/>
              </w:rPr>
              <w:t>/</w:t>
            </w:r>
            <w:r>
              <w:rPr>
                <w:rFonts w:hint="eastAsia" w:ascii="宋体" w:hAnsi="宋体" w:cs="黑体"/>
                <w:spacing w:val="-8"/>
                <w:szCs w:val="21"/>
              </w:rPr>
              <w:t>操作人次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 w14:paraId="2F7FC20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pacing w:val="-10"/>
                <w:szCs w:val="21"/>
              </w:rPr>
              <w:t>手术</w:t>
            </w:r>
            <w:r>
              <w:rPr>
                <w:rFonts w:ascii="宋体" w:hAnsi="宋体" w:eastAsia="宋体" w:cs="仿宋_GB2312"/>
                <w:spacing w:val="-10"/>
                <w:szCs w:val="21"/>
              </w:rPr>
              <w:t>/</w:t>
            </w:r>
            <w:r>
              <w:rPr>
                <w:rFonts w:hint="eastAsia" w:ascii="宋体" w:hAnsi="宋体" w:eastAsia="宋体" w:cs="仿宋_GB2312"/>
                <w:spacing w:val="-10"/>
                <w:szCs w:val="21"/>
              </w:rPr>
              <w:t>操作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3A2E036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7D9D7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AF4A29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5229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56009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4FEF4856">
            <w:pPr>
              <w:pStyle w:val="14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795FB8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881" w:type="dxa"/>
            <w:gridSpan w:val="2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6DDCCB5C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 w14:paraId="4268AF7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pacing w:val="-10"/>
                <w:szCs w:val="21"/>
              </w:rPr>
              <w:t>三四级手术比例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02FD21D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4CC09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EA0F16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8FB1AD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DE1A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77189F2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06D416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6AB10CF2">
            <w:pPr>
              <w:spacing w:line="240" w:lineRule="atLeast"/>
              <w:jc w:val="center"/>
              <w:rPr>
                <w:rFonts w:ascii="宋体" w:cs="黑体"/>
                <w:spacing w:val="-4"/>
                <w:szCs w:val="21"/>
              </w:rPr>
            </w:pPr>
            <w:r>
              <w:rPr>
                <w:rFonts w:hint="eastAsia" w:ascii="宋体" w:hAnsi="宋体" w:cs="黑体"/>
                <w:spacing w:val="-4"/>
                <w:szCs w:val="21"/>
              </w:rPr>
              <w:t>参与诊疗患者人数（其他临床专业）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658E4A5C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A6C35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B427EF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E4C74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E3A0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613AA2A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3829B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0BA07306">
            <w:pPr>
              <w:spacing w:line="240" w:lineRule="atLeast"/>
              <w:jc w:val="center"/>
              <w:rPr>
                <w:rFonts w:ascii="宋体" w:cs="仿宋_GB2312"/>
                <w:szCs w:val="21"/>
              </w:rPr>
            </w:pPr>
            <w:r>
              <w:rPr>
                <w:rFonts w:hint="eastAsia" w:ascii="宋体" w:hAnsi="宋体" w:cs="黑体"/>
                <w:spacing w:val="-4"/>
                <w:szCs w:val="21"/>
              </w:rPr>
              <w:t>签发检查报告份数</w:t>
            </w:r>
            <w:r>
              <w:rPr>
                <w:rFonts w:hint="eastAsia" w:ascii="楷体" w:hAnsi="楷体" w:eastAsia="楷体" w:cs="仿宋_GB2312"/>
                <w:spacing w:val="-2"/>
                <w:szCs w:val="21"/>
              </w:rPr>
              <w:t>（辅助诊断专业）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6EE4D33C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124E7E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1ADC4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9EE19D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DCEAD9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79AED72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4A0A26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54C930D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bCs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Cs/>
                <w:spacing w:val="-2"/>
                <w:szCs w:val="21"/>
                <w:lang w:val="en-US" w:eastAsia="zh-CN"/>
              </w:rPr>
              <w:t>新技术、新知识专题讲座或授课次数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7A194F0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E62484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4051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28D89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59466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2AFA60DB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3B6C1C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3298" w:type="dxa"/>
            <w:gridSpan w:val="4"/>
            <w:noWrap/>
            <w:vAlign w:val="center"/>
          </w:tcPr>
          <w:p w14:paraId="4C3F0CDC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bCs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Cs/>
                <w:spacing w:val="-2"/>
                <w:szCs w:val="21"/>
                <w:lang w:val="en-US" w:eastAsia="zh-CN"/>
              </w:rPr>
              <w:t>抢救、死亡或疑难病案数</w:t>
            </w:r>
          </w:p>
        </w:tc>
        <w:tc>
          <w:tcPr>
            <w:tcW w:w="1539" w:type="dxa"/>
            <w:tcBorders>
              <w:right w:val="single" w:color="auto" w:sz="4" w:space="0"/>
            </w:tcBorders>
            <w:noWrap/>
            <w:vAlign w:val="center"/>
          </w:tcPr>
          <w:p w14:paraId="704AB2F4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8E64EF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FDAAB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7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D4E8B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64B52F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  <w:tc>
          <w:tcPr>
            <w:tcW w:w="1469" w:type="dxa"/>
            <w:tcBorders>
              <w:left w:val="single" w:color="auto" w:sz="4" w:space="0"/>
            </w:tcBorders>
            <w:vAlign w:val="center"/>
          </w:tcPr>
          <w:p w14:paraId="5165F5D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Cs w:val="21"/>
              </w:rPr>
            </w:pPr>
          </w:p>
        </w:tc>
      </w:tr>
      <w:tr w14:paraId="0AFA7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7" w:hRule="atLeast"/>
          <w:jc w:val="center"/>
        </w:trPr>
        <w:tc>
          <w:tcPr>
            <w:tcW w:w="4837" w:type="dxa"/>
            <w:gridSpan w:val="5"/>
            <w:noWrap/>
          </w:tcPr>
          <w:p w14:paraId="7A80934D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科教部门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4C1517BE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7F353A6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科教部门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7D1BA97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157B4240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921" w:type="dxa"/>
            <w:gridSpan w:val="6"/>
            <w:noWrap/>
          </w:tcPr>
          <w:p w14:paraId="39D0D830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工作量统计部门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7561E5CC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58C34840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统计人员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hint="eastAsia" w:ascii="宋体" w:hAnsi="宋体" w:cs="仿宋"/>
                <w:sz w:val="24"/>
              </w:rPr>
              <w:t>统计部门（盖章）</w:t>
            </w:r>
          </w:p>
          <w:p w14:paraId="4AC9444E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531FA61F">
            <w:pPr>
              <w:spacing w:line="240" w:lineRule="atLeast"/>
              <w:ind w:firstLine="3068" w:firstLineChars="1300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  <w:tr w14:paraId="52224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7" w:hRule="atLeast"/>
          <w:jc w:val="center"/>
        </w:trPr>
        <w:tc>
          <w:tcPr>
            <w:tcW w:w="4837" w:type="dxa"/>
            <w:gridSpan w:val="5"/>
            <w:noWrap/>
          </w:tcPr>
          <w:p w14:paraId="445A16DB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0E110FC5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7AC56C30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科室（盖章）</w:t>
            </w:r>
          </w:p>
          <w:p w14:paraId="633B6B0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3EC5CDE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921" w:type="dxa"/>
            <w:gridSpan w:val="6"/>
            <w:noWrap/>
          </w:tcPr>
          <w:p w14:paraId="45784EA5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2CED29BA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593C29F1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6"/>
                <w:sz w:val="24"/>
              </w:rPr>
              <w:t>单位（盖章）</w:t>
            </w:r>
          </w:p>
          <w:p w14:paraId="0D78DA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50125D65">
            <w:pPr>
              <w:spacing w:line="240" w:lineRule="atLeast"/>
              <w:ind w:firstLine="3068" w:firstLineChars="1300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14:paraId="2D1F5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line="180" w:lineRule="auto"/>
        <w:jc w:val="left"/>
        <w:textAlignment w:val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</w:t>
      </w:r>
      <w:r>
        <w:rPr>
          <w:rFonts w:ascii="楷体" w:hAnsi="楷体" w:eastAsia="楷体"/>
          <w:szCs w:val="21"/>
        </w:rPr>
        <w:t>1.</w:t>
      </w:r>
      <w:r>
        <w:rPr>
          <w:rFonts w:hint="eastAsia" w:ascii="楷体" w:hAnsi="楷体" w:eastAsia="楷体"/>
          <w:szCs w:val="21"/>
        </w:rPr>
        <w:t>胸心外科需在申报专业处注明为胸外或心外。</w:t>
      </w:r>
      <w:r>
        <w:rPr>
          <w:rFonts w:hint="eastAsia" w:ascii="楷体" w:hAnsi="楷体" w:eastAsia="楷体"/>
          <w:szCs w:val="21"/>
          <w:lang w:val="en-US" w:eastAsia="zh-CN"/>
        </w:rPr>
        <w:t>2</w:t>
      </w:r>
      <w:r>
        <w:rPr>
          <w:rFonts w:ascii="楷体" w:hAnsi="楷体" w:eastAsia="楷体"/>
          <w:szCs w:val="21"/>
        </w:rPr>
        <w:t>.</w:t>
      </w:r>
      <w:r>
        <w:rPr>
          <w:rFonts w:hint="eastAsia" w:ascii="楷体" w:hAnsi="楷体" w:eastAsia="楷体"/>
          <w:szCs w:val="21"/>
        </w:rPr>
        <w:t>晋升副主任医师的出院人数通常以病案首页主治医师栏签名计算；晋升主任医师的出院人数通常以病案首页主任（副主任）医师栏签名计算。</w:t>
      </w:r>
    </w:p>
    <w:p w14:paraId="7EFC81C8">
      <w:pPr>
        <w:overflowPunct w:val="0"/>
        <w:adjustRightInd w:val="0"/>
        <w:snapToGrid w:val="0"/>
        <w:spacing w:line="300" w:lineRule="exact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br w:type="page"/>
      </w:r>
    </w:p>
    <w:p w14:paraId="6B85612B">
      <w:pPr>
        <w:spacing w:line="240" w:lineRule="atLeast"/>
        <w:jc w:val="center"/>
        <w:rPr>
          <w:sz w:val="32"/>
          <w:szCs w:val="32"/>
        </w:rPr>
      </w:pPr>
      <w:r>
        <w:rPr>
          <w:rFonts w:hint="eastAsia" w:ascii="宋体" w:hAnsi="宋体"/>
          <w:b/>
          <w:spacing w:val="-6"/>
          <w:sz w:val="36"/>
          <w:szCs w:val="36"/>
        </w:rPr>
        <w:t>工作</w:t>
      </w:r>
      <w:r>
        <w:rPr>
          <w:rFonts w:hint="eastAsia" w:ascii="宋体" w:hAnsi="宋体"/>
          <w:b/>
          <w:spacing w:val="-6"/>
          <w:sz w:val="36"/>
          <w:szCs w:val="36"/>
          <w:lang w:val="en-US" w:eastAsia="zh-CN"/>
        </w:rPr>
        <w:t>实绩</w:t>
      </w:r>
      <w:r>
        <w:rPr>
          <w:rFonts w:hint="eastAsia" w:ascii="宋体" w:hAnsi="宋体" w:cs="小标宋"/>
          <w:b/>
          <w:spacing w:val="-6"/>
          <w:sz w:val="36"/>
          <w:szCs w:val="36"/>
        </w:rPr>
        <w:t>统计表（药学）</w:t>
      </w:r>
    </w:p>
    <w:tbl>
      <w:tblPr>
        <w:tblStyle w:val="6"/>
        <w:tblW w:w="966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1155"/>
        <w:gridCol w:w="1200"/>
        <w:gridCol w:w="1470"/>
        <w:gridCol w:w="765"/>
        <w:gridCol w:w="270"/>
        <w:gridCol w:w="570"/>
        <w:gridCol w:w="900"/>
        <w:gridCol w:w="1095"/>
        <w:gridCol w:w="1143"/>
      </w:tblGrid>
      <w:tr w14:paraId="63997D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  <w:jc w:val="center"/>
        </w:trPr>
        <w:tc>
          <w:tcPr>
            <w:tcW w:w="1095" w:type="dxa"/>
            <w:noWrap/>
            <w:vAlign w:val="center"/>
          </w:tcPr>
          <w:p w14:paraId="0F88BC75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姓名</w:t>
            </w:r>
          </w:p>
        </w:tc>
        <w:tc>
          <w:tcPr>
            <w:tcW w:w="1155" w:type="dxa"/>
            <w:noWrap/>
            <w:vAlign w:val="center"/>
          </w:tcPr>
          <w:p w14:paraId="215E491A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0" w:type="dxa"/>
            <w:noWrap/>
            <w:vAlign w:val="center"/>
          </w:tcPr>
          <w:p w14:paraId="4CE5174A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1470" w:type="dxa"/>
            <w:noWrap/>
            <w:vAlign w:val="center"/>
          </w:tcPr>
          <w:p w14:paraId="17E58462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noWrap/>
            <w:vAlign w:val="center"/>
          </w:tcPr>
          <w:p w14:paraId="5F7BDCEA">
            <w:pPr>
              <w:spacing w:line="240" w:lineRule="atLeast"/>
              <w:jc w:val="center"/>
              <w:rPr>
                <w:rFonts w:hint="eastAsia" w:ascii="宋体" w:hAnsi="宋体" w:cs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现任专业</w:t>
            </w:r>
          </w:p>
          <w:p w14:paraId="193B7E08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技术职务</w:t>
            </w:r>
          </w:p>
        </w:tc>
        <w:tc>
          <w:tcPr>
            <w:tcW w:w="1470" w:type="dxa"/>
            <w:gridSpan w:val="2"/>
            <w:vAlign w:val="center"/>
          </w:tcPr>
          <w:p w14:paraId="56A42396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vAlign w:val="center"/>
          </w:tcPr>
          <w:p w14:paraId="0A8262C4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4"/>
                <w:sz w:val="24"/>
              </w:rPr>
              <w:t>聘任时间</w:t>
            </w:r>
          </w:p>
        </w:tc>
        <w:tc>
          <w:tcPr>
            <w:tcW w:w="1143" w:type="dxa"/>
            <w:vAlign w:val="center"/>
          </w:tcPr>
          <w:p w14:paraId="6F251295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6D668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095" w:type="dxa"/>
            <w:noWrap/>
            <w:vAlign w:val="center"/>
          </w:tcPr>
          <w:p w14:paraId="3B7F2B81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申报级别</w:t>
            </w:r>
          </w:p>
        </w:tc>
        <w:tc>
          <w:tcPr>
            <w:tcW w:w="2355" w:type="dxa"/>
            <w:gridSpan w:val="2"/>
            <w:noWrap/>
            <w:vAlign w:val="center"/>
          </w:tcPr>
          <w:p w14:paraId="261E3200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470" w:type="dxa"/>
            <w:noWrap/>
            <w:vAlign w:val="center"/>
          </w:tcPr>
          <w:p w14:paraId="4042AA77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申报专业</w:t>
            </w:r>
          </w:p>
        </w:tc>
        <w:tc>
          <w:tcPr>
            <w:tcW w:w="4743" w:type="dxa"/>
            <w:gridSpan w:val="6"/>
            <w:vAlign w:val="center"/>
          </w:tcPr>
          <w:p w14:paraId="7AAEAA9A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4672C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095" w:type="dxa"/>
            <w:noWrap/>
            <w:vAlign w:val="center"/>
          </w:tcPr>
          <w:p w14:paraId="22342E17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黑体"/>
                <w:sz w:val="24"/>
                <w:lang w:val="en-US" w:eastAsia="zh-CN"/>
              </w:rPr>
              <w:t>所在科室</w:t>
            </w:r>
          </w:p>
        </w:tc>
        <w:tc>
          <w:tcPr>
            <w:tcW w:w="2355" w:type="dxa"/>
            <w:gridSpan w:val="2"/>
            <w:noWrap/>
            <w:vAlign w:val="center"/>
          </w:tcPr>
          <w:p w14:paraId="7A6C0146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470" w:type="dxa"/>
            <w:noWrap/>
            <w:vAlign w:val="center"/>
          </w:tcPr>
          <w:p w14:paraId="632DCA07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z w:val="24"/>
                <w:lang w:val="en-US" w:eastAsia="zh-CN"/>
              </w:rPr>
              <w:t>带教下级人数</w:t>
            </w:r>
          </w:p>
        </w:tc>
        <w:tc>
          <w:tcPr>
            <w:tcW w:w="4743" w:type="dxa"/>
            <w:gridSpan w:val="6"/>
            <w:vAlign w:val="center"/>
          </w:tcPr>
          <w:p w14:paraId="3BC0E8C5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7652C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9663" w:type="dxa"/>
            <w:gridSpan w:val="10"/>
            <w:noWrap/>
            <w:vAlign w:val="center"/>
          </w:tcPr>
          <w:p w14:paraId="6146631A">
            <w:pPr>
              <w:pStyle w:val="14"/>
              <w:spacing w:before="71"/>
              <w:ind w:right="2" w:firstLine="21" w:firstLineChars="7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聘任现职称以来工作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  <w:lang w:val="en-US" w:eastAsia="zh-CN"/>
              </w:rPr>
              <w:t>实绩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数据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val="en-US" w:eastAsia="zh-CN"/>
              </w:rPr>
              <w:t>根据岗位情况选项填写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）</w:t>
            </w:r>
          </w:p>
        </w:tc>
      </w:tr>
      <w:tr w14:paraId="0C440C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2941B457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</wp:posOffset>
                      </wp:positionV>
                      <wp:extent cx="2195830" cy="328295"/>
                      <wp:effectExtent l="635" t="4445" r="13335" b="1016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41985" y="3011170"/>
                                <a:ext cx="2195830" cy="328295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pt;margin-top:1.15pt;height:25.85pt;width:172.9pt;z-index:251661312;mso-width-relative:page;mso-height-relative:page;" filled="f" stroked="t" coordsize="21600,21600" o:gfxdata="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QaDGdYA&#10;AAAFAQAADwAAAAAAAAABACAAAAAiAAAAZHJzL2Rvd25yZXYueG1sUEsBAhQAFAAAAAgAh07iQJo5&#10;mJvoAQAAqgMAAA4AAAAAAAAAAQAgAAAAJQEAAGRycy9lMm9Eb2MueG1sUEsFBgAAAAAGAAYAWQEA&#10;AH8FAAAAAA==&#10;">
                      <v:fill on="f" focussize="0,0"/>
                      <v:stroke weight="0.2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 xml:space="preserve">                年度</w:t>
            </w:r>
          </w:p>
          <w:p w14:paraId="11FF3418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 w:firstLine="440" w:firstLineChars="200"/>
              <w:jc w:val="both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项目</w:t>
            </w:r>
          </w:p>
        </w:tc>
        <w:tc>
          <w:tcPr>
            <w:tcW w:w="1470" w:type="dxa"/>
            <w:noWrap/>
            <w:vAlign w:val="center"/>
          </w:tcPr>
          <w:p w14:paraId="20864D92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22年</w:t>
            </w:r>
            <w:r>
              <w:rPr>
                <w:rFonts w:hint="eastAsia" w:ascii="宋体" w:hAnsi="宋体" w:eastAsia="宋体" w:cs="仿宋_GB2312"/>
                <w:sz w:val="22"/>
                <w:szCs w:val="22"/>
              </w:rPr>
              <w:t>及以前</w:t>
            </w:r>
          </w:p>
        </w:tc>
        <w:tc>
          <w:tcPr>
            <w:tcW w:w="765" w:type="dxa"/>
            <w:vAlign w:val="center"/>
          </w:tcPr>
          <w:p w14:paraId="5BDBD7A6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23年</w:t>
            </w: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76DAB4D0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24年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58C85AE7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25年</w:t>
            </w: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10EA8778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202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年</w:t>
            </w:r>
          </w:p>
          <w:p w14:paraId="2ABDF300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1-7月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2AF004D2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合计</w:t>
            </w:r>
          </w:p>
        </w:tc>
      </w:tr>
      <w:tr w14:paraId="5181F3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1DD70BC5">
            <w:pPr>
              <w:pStyle w:val="14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szCs w:val="21"/>
                <w:lang w:val="en-US" w:eastAsia="zh-CN"/>
              </w:rPr>
              <w:t>专业工作周数</w:t>
            </w:r>
          </w:p>
        </w:tc>
        <w:tc>
          <w:tcPr>
            <w:tcW w:w="1470" w:type="dxa"/>
            <w:noWrap/>
            <w:vAlign w:val="center"/>
          </w:tcPr>
          <w:p w14:paraId="24A9B80A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 </w:t>
            </w:r>
          </w:p>
        </w:tc>
        <w:tc>
          <w:tcPr>
            <w:tcW w:w="765" w:type="dxa"/>
            <w:vAlign w:val="center"/>
          </w:tcPr>
          <w:p w14:paraId="3C11A128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</w:t>
            </w: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7FBE5AF1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48CAF70A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</w:t>
            </w: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1D609F75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3988165F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</w:p>
        </w:tc>
      </w:tr>
      <w:tr w14:paraId="1EEE28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0273DB9C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调配处方数</w:t>
            </w:r>
          </w:p>
        </w:tc>
        <w:tc>
          <w:tcPr>
            <w:tcW w:w="1470" w:type="dxa"/>
            <w:noWrap/>
            <w:vAlign w:val="center"/>
          </w:tcPr>
          <w:p w14:paraId="1A43F1D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622D209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5AA96CA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624EBAF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54BAC54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6CEC541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A0B3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088E97DE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调配住院医嘱数</w:t>
            </w:r>
          </w:p>
        </w:tc>
        <w:tc>
          <w:tcPr>
            <w:tcW w:w="1470" w:type="dxa"/>
            <w:noWrap/>
            <w:vAlign w:val="center"/>
          </w:tcPr>
          <w:p w14:paraId="76CBE0F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72B3D7D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29B0E5F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26B69E5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6007AB5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3BD9C88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EE9F4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041FB30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门急诊处方点评数</w:t>
            </w:r>
          </w:p>
        </w:tc>
        <w:tc>
          <w:tcPr>
            <w:tcW w:w="1470" w:type="dxa"/>
            <w:noWrap/>
            <w:vAlign w:val="center"/>
          </w:tcPr>
          <w:p w14:paraId="3F6DC80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35F1B7E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701CE01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36D5C79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152A3C4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0CF4EB1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EE5E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71E45B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住院医嘱点评数</w:t>
            </w:r>
          </w:p>
        </w:tc>
        <w:tc>
          <w:tcPr>
            <w:tcW w:w="1470" w:type="dxa"/>
            <w:noWrap/>
            <w:vAlign w:val="center"/>
          </w:tcPr>
          <w:p w14:paraId="2AAD391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3C0F1A4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5E1C0AC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102B463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590D398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76EEACA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1928C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13751DCE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药学门诊数量</w:t>
            </w:r>
          </w:p>
        </w:tc>
        <w:tc>
          <w:tcPr>
            <w:tcW w:w="1470" w:type="dxa"/>
            <w:noWrap/>
            <w:vAlign w:val="center"/>
          </w:tcPr>
          <w:p w14:paraId="6F6312F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03F54AE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1D6DB4E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1A808CB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671E004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42EF21C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D1583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5C96273F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药物重整数量</w:t>
            </w:r>
          </w:p>
        </w:tc>
        <w:tc>
          <w:tcPr>
            <w:tcW w:w="1470" w:type="dxa"/>
            <w:noWrap/>
            <w:vAlign w:val="center"/>
          </w:tcPr>
          <w:p w14:paraId="00AE649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43AFB47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3BA25CE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32E7520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358B8C1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342459E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3DB3FC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7D071429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药学监护数量</w:t>
            </w:r>
          </w:p>
        </w:tc>
        <w:tc>
          <w:tcPr>
            <w:tcW w:w="1470" w:type="dxa"/>
            <w:noWrap/>
            <w:vAlign w:val="center"/>
          </w:tcPr>
          <w:p w14:paraId="10D5734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5CF383F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2237A30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1E5D58A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3BF19AA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31BEFA8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D8E0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6C88267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静脉药物配置数量</w:t>
            </w:r>
          </w:p>
        </w:tc>
        <w:tc>
          <w:tcPr>
            <w:tcW w:w="1470" w:type="dxa"/>
            <w:noWrap/>
            <w:vAlign w:val="center"/>
          </w:tcPr>
          <w:p w14:paraId="4D95C79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568426A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2064D0A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377EDD8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686E5CA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6037468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57FC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51E67915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制剂生产、质控、检验数量</w:t>
            </w:r>
          </w:p>
        </w:tc>
        <w:tc>
          <w:tcPr>
            <w:tcW w:w="1470" w:type="dxa"/>
            <w:noWrap/>
            <w:vAlign w:val="center"/>
          </w:tcPr>
          <w:p w14:paraId="3596B4C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0C4443E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42FC1ED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203BB9B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5AF3FA5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0D12618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6B396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32198716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用药监测数量</w:t>
            </w:r>
          </w:p>
        </w:tc>
        <w:tc>
          <w:tcPr>
            <w:tcW w:w="1470" w:type="dxa"/>
            <w:noWrap/>
            <w:vAlign w:val="center"/>
          </w:tcPr>
          <w:p w14:paraId="10A82BF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3649483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1087AE9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6CBF325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3CF8607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436A7F8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2885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177A415A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精准用药检测数量</w:t>
            </w:r>
          </w:p>
        </w:tc>
        <w:tc>
          <w:tcPr>
            <w:tcW w:w="1470" w:type="dxa"/>
            <w:noWrap/>
            <w:vAlign w:val="center"/>
          </w:tcPr>
          <w:p w14:paraId="161E007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066BF15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5DD4CBD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22C572C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6B40D69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1802563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0936C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403F76F1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精准用药方案制定数量</w:t>
            </w:r>
          </w:p>
        </w:tc>
        <w:tc>
          <w:tcPr>
            <w:tcW w:w="1470" w:type="dxa"/>
            <w:noWrap/>
            <w:vAlign w:val="center"/>
          </w:tcPr>
          <w:p w14:paraId="07A165C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392CD48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61C3D45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7B1C832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4CA6872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3AF1B88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CE851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19821BAE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药物临床试验数量</w:t>
            </w:r>
          </w:p>
        </w:tc>
        <w:tc>
          <w:tcPr>
            <w:tcW w:w="1470" w:type="dxa"/>
            <w:noWrap/>
            <w:vAlign w:val="center"/>
          </w:tcPr>
          <w:p w14:paraId="2276071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466B2E7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7567B76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427A0F0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7A4BA34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3C31A32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3C85B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71C31FE2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药学质控次数</w:t>
            </w:r>
          </w:p>
        </w:tc>
        <w:tc>
          <w:tcPr>
            <w:tcW w:w="1470" w:type="dxa"/>
            <w:noWrap/>
            <w:vAlign w:val="center"/>
          </w:tcPr>
          <w:p w14:paraId="641BA1D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6B77061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6BE68B9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6244094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1D1B4AC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314E520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4EA17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42FE29E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药品供应管理数量</w:t>
            </w:r>
          </w:p>
        </w:tc>
        <w:tc>
          <w:tcPr>
            <w:tcW w:w="1470" w:type="dxa"/>
            <w:noWrap/>
            <w:vAlign w:val="center"/>
          </w:tcPr>
          <w:p w14:paraId="65366B0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69D5AB2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67054E6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6D0ED9C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039D4CE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1912096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10688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7E22CCBE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科研工作量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szCs w:val="22"/>
              </w:rPr>
              <w:t>（药学科研岗）</w:t>
            </w:r>
          </w:p>
        </w:tc>
        <w:tc>
          <w:tcPr>
            <w:tcW w:w="1470" w:type="dxa"/>
            <w:noWrap/>
            <w:vAlign w:val="center"/>
          </w:tcPr>
          <w:p w14:paraId="0560779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2B5E4F3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0B173BA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514D29C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2CA3EC8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7607B0F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6190B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6A922C1C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药学信息工作量</w:t>
            </w:r>
          </w:p>
        </w:tc>
        <w:tc>
          <w:tcPr>
            <w:tcW w:w="1470" w:type="dxa"/>
            <w:noWrap/>
            <w:vAlign w:val="center"/>
          </w:tcPr>
          <w:p w14:paraId="6FD0987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48C9BBB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1811AAB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5EFD3F1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2FADC91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709F053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47B4E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19AFD74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用药教育次数</w:t>
            </w:r>
          </w:p>
        </w:tc>
        <w:tc>
          <w:tcPr>
            <w:tcW w:w="1470" w:type="dxa"/>
            <w:noWrap/>
            <w:vAlign w:val="center"/>
          </w:tcPr>
          <w:p w14:paraId="649CE13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1A21294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5C80948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16452D4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3C7BF81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52E020B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82E2F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06BD8AA3">
            <w:pPr>
              <w:widowControl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Cs/>
                <w:spacing w:val="-2"/>
                <w:szCs w:val="21"/>
                <w:lang w:val="en-US" w:eastAsia="zh-CN"/>
              </w:rPr>
              <w:t>新技术、新知识专题讲座或授课次数</w:t>
            </w:r>
          </w:p>
        </w:tc>
        <w:tc>
          <w:tcPr>
            <w:tcW w:w="1470" w:type="dxa"/>
            <w:noWrap/>
            <w:vAlign w:val="center"/>
          </w:tcPr>
          <w:p w14:paraId="7F3D2EF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330DDA0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3FA7D08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2EA5439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0A82B31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17197C7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C563E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6303120E">
            <w:pPr>
              <w:widowControl/>
              <w:jc w:val="center"/>
              <w:textAlignment w:val="center"/>
              <w:rPr>
                <w:rFonts w:hint="default" w:ascii="宋体" w:hAnsi="宋体" w:eastAsia="宋体" w:cs="仿宋_GB2312"/>
                <w:bCs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spacing w:val="-2"/>
                <w:szCs w:val="21"/>
                <w:lang w:val="en-US" w:eastAsia="zh-CN"/>
              </w:rPr>
              <w:t>解决疑难病症讨论次数</w:t>
            </w:r>
          </w:p>
        </w:tc>
        <w:tc>
          <w:tcPr>
            <w:tcW w:w="1470" w:type="dxa"/>
            <w:noWrap/>
            <w:vAlign w:val="center"/>
          </w:tcPr>
          <w:p w14:paraId="2E2DD1F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2FD4F02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7ED0C51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698F436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4B40CC9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415E6CA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69367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199BEE98">
            <w:pPr>
              <w:widowControl/>
              <w:jc w:val="center"/>
              <w:textAlignment w:val="center"/>
              <w:rPr>
                <w:rFonts w:hint="default" w:ascii="宋体" w:hAnsi="宋体" w:cs="仿宋_GB2312"/>
                <w:bCs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spacing w:val="-2"/>
                <w:szCs w:val="21"/>
                <w:lang w:val="en-US" w:eastAsia="zh-CN"/>
              </w:rPr>
              <w:t>问题处方的讨论、处理次数</w:t>
            </w:r>
          </w:p>
        </w:tc>
        <w:tc>
          <w:tcPr>
            <w:tcW w:w="1470" w:type="dxa"/>
            <w:noWrap/>
            <w:vAlign w:val="center"/>
          </w:tcPr>
          <w:p w14:paraId="63C612D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0035CEA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674C161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6DBDD27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24824D5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7683A99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A2B19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450" w:type="dxa"/>
            <w:gridSpan w:val="3"/>
            <w:noWrap/>
            <w:vAlign w:val="center"/>
          </w:tcPr>
          <w:p w14:paraId="0380DEB3">
            <w:pPr>
              <w:widowControl/>
              <w:jc w:val="center"/>
              <w:textAlignment w:val="center"/>
              <w:rPr>
                <w:rFonts w:hint="default" w:ascii="宋体" w:hAnsi="宋体" w:cs="仿宋_GB2312"/>
                <w:bCs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spacing w:val="-2"/>
                <w:szCs w:val="21"/>
                <w:lang w:val="en-US" w:eastAsia="zh-CN"/>
              </w:rPr>
              <w:t>新剂型开发数</w:t>
            </w:r>
          </w:p>
        </w:tc>
        <w:tc>
          <w:tcPr>
            <w:tcW w:w="1470" w:type="dxa"/>
            <w:noWrap/>
            <w:vAlign w:val="center"/>
          </w:tcPr>
          <w:p w14:paraId="4BE3093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65" w:type="dxa"/>
            <w:vAlign w:val="center"/>
          </w:tcPr>
          <w:p w14:paraId="267D327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0" w:type="dxa"/>
            <w:gridSpan w:val="2"/>
            <w:tcBorders>
              <w:right w:val="single" w:color="auto" w:sz="4" w:space="0"/>
            </w:tcBorders>
            <w:vAlign w:val="center"/>
          </w:tcPr>
          <w:p w14:paraId="7868496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2A81624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 w14:paraId="546C5F1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 w14:paraId="2BE183B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995A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1" w:hRule="atLeast"/>
          <w:jc w:val="center"/>
        </w:trPr>
        <w:tc>
          <w:tcPr>
            <w:tcW w:w="4920" w:type="dxa"/>
            <w:gridSpan w:val="4"/>
            <w:noWrap/>
            <w:vAlign w:val="top"/>
          </w:tcPr>
          <w:p w14:paraId="39B6C2AD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科教部门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4013033B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754F96C8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科教部门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0369F3DB">
            <w:pPr>
              <w:overflowPunct w:val="0"/>
              <w:spacing w:line="240" w:lineRule="atLeast"/>
              <w:jc w:val="righ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743" w:type="dxa"/>
            <w:gridSpan w:val="6"/>
            <w:noWrap/>
            <w:vAlign w:val="top"/>
          </w:tcPr>
          <w:p w14:paraId="661578A1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工作量统计部门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4EF495F8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388EB890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统计人员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</w:t>
            </w:r>
            <w:r>
              <w:rPr>
                <w:rFonts w:hint="eastAsia" w:ascii="宋体" w:hAnsi="宋体" w:cs="仿宋"/>
                <w:sz w:val="24"/>
              </w:rPr>
              <w:t>统计部门（盖章）</w:t>
            </w:r>
          </w:p>
          <w:p w14:paraId="08E3B11D">
            <w:pPr>
              <w:spacing w:line="240" w:lineRule="atLeast"/>
              <w:ind w:firstLine="3068" w:firstLineChars="1300"/>
              <w:rPr>
                <w:rFonts w:hint="eastAsia"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  <w:tr w14:paraId="600C1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6" w:hRule="atLeast"/>
          <w:jc w:val="center"/>
        </w:trPr>
        <w:tc>
          <w:tcPr>
            <w:tcW w:w="4920" w:type="dxa"/>
            <w:gridSpan w:val="4"/>
            <w:noWrap/>
            <w:vAlign w:val="top"/>
          </w:tcPr>
          <w:p w14:paraId="79C5E0BA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693E8B1B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30A20B9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科室（盖章）</w:t>
            </w:r>
          </w:p>
          <w:p w14:paraId="7F496BAC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743" w:type="dxa"/>
            <w:gridSpan w:val="6"/>
            <w:noWrap/>
            <w:vAlign w:val="top"/>
          </w:tcPr>
          <w:p w14:paraId="4AA6150E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5A35F8EC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69E33E05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6"/>
                <w:sz w:val="24"/>
              </w:rPr>
              <w:t>单位（盖章）</w:t>
            </w:r>
          </w:p>
          <w:p w14:paraId="3460E135">
            <w:pPr>
              <w:spacing w:line="240" w:lineRule="atLeast"/>
              <w:ind w:firstLine="3068" w:firstLineChars="1300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14:paraId="7C1F270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76" w:line="180" w:lineRule="auto"/>
        <w:textAlignment w:val="auto"/>
        <w:rPr>
          <w:rFonts w:ascii="宋体" w:cs="小标宋"/>
          <w:b/>
          <w:spacing w:val="-6"/>
          <w:sz w:val="36"/>
          <w:szCs w:val="36"/>
        </w:rPr>
      </w:pPr>
      <w:r>
        <w:rPr>
          <w:rFonts w:ascii="宋体" w:cs="小标宋"/>
          <w:b/>
          <w:spacing w:val="-6"/>
          <w:sz w:val="36"/>
          <w:szCs w:val="36"/>
        </w:rPr>
        <w:br w:type="page"/>
      </w:r>
    </w:p>
    <w:p w14:paraId="78BB1271">
      <w:pPr>
        <w:spacing w:line="240" w:lineRule="atLeast"/>
        <w:jc w:val="center"/>
        <w:rPr>
          <w:sz w:val="32"/>
          <w:szCs w:val="32"/>
        </w:rPr>
      </w:pPr>
      <w:r>
        <w:rPr>
          <w:rFonts w:hint="eastAsia" w:ascii="宋体" w:hAnsi="宋体"/>
          <w:b/>
          <w:spacing w:val="-6"/>
          <w:sz w:val="36"/>
          <w:szCs w:val="36"/>
        </w:rPr>
        <w:t>工作</w:t>
      </w:r>
      <w:r>
        <w:rPr>
          <w:rFonts w:hint="eastAsia" w:ascii="宋体" w:hAnsi="宋体"/>
          <w:b/>
          <w:spacing w:val="-6"/>
          <w:sz w:val="36"/>
          <w:szCs w:val="36"/>
          <w:lang w:val="en-US" w:eastAsia="zh-CN"/>
        </w:rPr>
        <w:t>实绩</w:t>
      </w:r>
      <w:r>
        <w:rPr>
          <w:rFonts w:hint="eastAsia" w:ascii="宋体" w:hAnsi="宋体" w:cs="小标宋"/>
          <w:b/>
          <w:spacing w:val="-6"/>
          <w:sz w:val="36"/>
          <w:szCs w:val="36"/>
        </w:rPr>
        <w:t>统计表（中药学）</w:t>
      </w:r>
    </w:p>
    <w:tbl>
      <w:tblPr>
        <w:tblStyle w:val="6"/>
        <w:tblW w:w="966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1215"/>
        <w:gridCol w:w="1035"/>
        <w:gridCol w:w="1611"/>
        <w:gridCol w:w="864"/>
        <w:gridCol w:w="231"/>
        <w:gridCol w:w="579"/>
        <w:gridCol w:w="842"/>
        <w:gridCol w:w="49"/>
        <w:gridCol w:w="1029"/>
        <w:gridCol w:w="66"/>
        <w:gridCol w:w="1143"/>
      </w:tblGrid>
      <w:tr w14:paraId="2050AF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  <w:jc w:val="center"/>
        </w:trPr>
        <w:tc>
          <w:tcPr>
            <w:tcW w:w="999" w:type="dxa"/>
            <w:noWrap/>
            <w:vAlign w:val="center"/>
          </w:tcPr>
          <w:p w14:paraId="20B659F3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姓名</w:t>
            </w:r>
          </w:p>
        </w:tc>
        <w:tc>
          <w:tcPr>
            <w:tcW w:w="1215" w:type="dxa"/>
            <w:noWrap/>
            <w:vAlign w:val="center"/>
          </w:tcPr>
          <w:p w14:paraId="77F8BD17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1118E039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1611" w:type="dxa"/>
            <w:noWrap/>
            <w:vAlign w:val="center"/>
          </w:tcPr>
          <w:p w14:paraId="3DAD424A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095" w:type="dxa"/>
            <w:gridSpan w:val="2"/>
            <w:noWrap/>
            <w:vAlign w:val="center"/>
          </w:tcPr>
          <w:p w14:paraId="782BECE1">
            <w:pPr>
              <w:spacing w:line="240" w:lineRule="atLeast"/>
              <w:jc w:val="center"/>
              <w:rPr>
                <w:rFonts w:hint="eastAsia" w:ascii="宋体" w:hAnsi="宋体" w:cs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现任专业</w:t>
            </w:r>
          </w:p>
          <w:p w14:paraId="42526C58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技术职务</w:t>
            </w:r>
          </w:p>
        </w:tc>
        <w:tc>
          <w:tcPr>
            <w:tcW w:w="1470" w:type="dxa"/>
            <w:gridSpan w:val="3"/>
            <w:vAlign w:val="center"/>
          </w:tcPr>
          <w:p w14:paraId="60A5BD4C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gridSpan w:val="2"/>
            <w:vAlign w:val="center"/>
          </w:tcPr>
          <w:p w14:paraId="406E54EC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4"/>
                <w:sz w:val="24"/>
              </w:rPr>
              <w:t>聘任时间</w:t>
            </w:r>
          </w:p>
        </w:tc>
        <w:tc>
          <w:tcPr>
            <w:tcW w:w="1143" w:type="dxa"/>
            <w:vAlign w:val="center"/>
          </w:tcPr>
          <w:p w14:paraId="644225B1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B734B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9" w:type="dxa"/>
            <w:noWrap/>
            <w:vAlign w:val="center"/>
          </w:tcPr>
          <w:p w14:paraId="0772798A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申报级别</w:t>
            </w:r>
          </w:p>
        </w:tc>
        <w:tc>
          <w:tcPr>
            <w:tcW w:w="2250" w:type="dxa"/>
            <w:gridSpan w:val="2"/>
            <w:noWrap/>
            <w:vAlign w:val="center"/>
          </w:tcPr>
          <w:p w14:paraId="1FF0F6AD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611" w:type="dxa"/>
            <w:noWrap/>
            <w:vAlign w:val="center"/>
          </w:tcPr>
          <w:p w14:paraId="17AC7BA0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申报专业</w:t>
            </w:r>
          </w:p>
        </w:tc>
        <w:tc>
          <w:tcPr>
            <w:tcW w:w="4803" w:type="dxa"/>
            <w:gridSpan w:val="8"/>
            <w:vAlign w:val="center"/>
          </w:tcPr>
          <w:p w14:paraId="06BD98B9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7176E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9" w:type="dxa"/>
            <w:noWrap/>
            <w:vAlign w:val="center"/>
          </w:tcPr>
          <w:p w14:paraId="41EF559C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黑体"/>
                <w:sz w:val="24"/>
                <w:lang w:val="en-US" w:eastAsia="zh-CN"/>
              </w:rPr>
              <w:t>所在科室</w:t>
            </w:r>
          </w:p>
        </w:tc>
        <w:tc>
          <w:tcPr>
            <w:tcW w:w="2250" w:type="dxa"/>
            <w:gridSpan w:val="2"/>
            <w:noWrap/>
            <w:vAlign w:val="center"/>
          </w:tcPr>
          <w:p w14:paraId="3BC43520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611" w:type="dxa"/>
            <w:noWrap/>
            <w:vAlign w:val="center"/>
          </w:tcPr>
          <w:p w14:paraId="13EE1486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z w:val="24"/>
                <w:lang w:val="en-US" w:eastAsia="zh-CN"/>
              </w:rPr>
              <w:t>带教下级人数</w:t>
            </w:r>
          </w:p>
        </w:tc>
        <w:tc>
          <w:tcPr>
            <w:tcW w:w="4803" w:type="dxa"/>
            <w:gridSpan w:val="8"/>
            <w:vAlign w:val="center"/>
          </w:tcPr>
          <w:p w14:paraId="782BB892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20A2E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9663" w:type="dxa"/>
            <w:gridSpan w:val="12"/>
            <w:noWrap/>
            <w:vAlign w:val="center"/>
          </w:tcPr>
          <w:p w14:paraId="56929974">
            <w:pPr>
              <w:pStyle w:val="14"/>
              <w:spacing w:before="71"/>
              <w:ind w:right="2" w:firstLine="21" w:firstLineChars="7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聘任现职称以来工作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  <w:lang w:val="en-US" w:eastAsia="zh-CN"/>
              </w:rPr>
              <w:t>实绩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数据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val="en-US" w:eastAsia="zh-CN"/>
              </w:rPr>
              <w:t>根据岗位情况选项填写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）</w:t>
            </w:r>
          </w:p>
        </w:tc>
      </w:tr>
      <w:tr w14:paraId="285AFD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68561647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</wp:posOffset>
                      </wp:positionV>
                      <wp:extent cx="2076450" cy="336550"/>
                      <wp:effectExtent l="635" t="4445" r="18415" b="20955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41985" y="3011170"/>
                                <a:ext cx="2076450" cy="33655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pt;margin-top:1.15pt;height:26.5pt;width:163.5pt;z-index:251662336;mso-width-relative:page;mso-height-relative:page;" filled="f" stroked="t" coordsize="21600,21600" o:gfxdata="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PRzqP1gAA&#10;AAUBAAAPAAAAAAAAAAEAIAAAACIAAABkcnMvZG93bnJldi54bWxQSwECFAAUAAAACACHTuJA3ZAn&#10;IucBAACqAwAADgAAAAAAAAABACAAAAAlAQAAZHJzL2Uyb0RvYy54bWxQSwUGAAAAAAYABgBZAQAA&#10;fgUAAAAA&#10;">
                      <v:fill on="f" focussize="0,0"/>
                      <v:stroke weight="0.2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 xml:space="preserve">                年度</w:t>
            </w:r>
          </w:p>
          <w:p w14:paraId="553D6B09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 w:firstLine="44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项目</w:t>
            </w:r>
          </w:p>
        </w:tc>
        <w:tc>
          <w:tcPr>
            <w:tcW w:w="1611" w:type="dxa"/>
            <w:noWrap/>
            <w:vAlign w:val="center"/>
          </w:tcPr>
          <w:p w14:paraId="74D82578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22年</w:t>
            </w:r>
            <w:r>
              <w:rPr>
                <w:rFonts w:hint="eastAsia" w:ascii="宋体" w:hAnsi="宋体" w:eastAsia="宋体" w:cs="仿宋_GB2312"/>
                <w:sz w:val="22"/>
                <w:szCs w:val="22"/>
              </w:rPr>
              <w:t>及以前</w:t>
            </w:r>
          </w:p>
        </w:tc>
        <w:tc>
          <w:tcPr>
            <w:tcW w:w="864" w:type="dxa"/>
            <w:vAlign w:val="center"/>
          </w:tcPr>
          <w:p w14:paraId="2EDDA1BC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23年</w:t>
            </w: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53F7E9CA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24年</w:t>
            </w: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49F218F8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25年</w:t>
            </w: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59930863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202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年</w:t>
            </w:r>
          </w:p>
          <w:p w14:paraId="61B52D36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1-7月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155CEECC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合计</w:t>
            </w:r>
          </w:p>
        </w:tc>
      </w:tr>
      <w:tr w14:paraId="326AE6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54F5BCEF">
            <w:pPr>
              <w:pStyle w:val="14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szCs w:val="21"/>
                <w:lang w:val="en-US" w:eastAsia="zh-CN"/>
              </w:rPr>
              <w:t>专业工作周数</w:t>
            </w:r>
          </w:p>
        </w:tc>
        <w:tc>
          <w:tcPr>
            <w:tcW w:w="1611" w:type="dxa"/>
            <w:noWrap/>
            <w:vAlign w:val="center"/>
          </w:tcPr>
          <w:p w14:paraId="398D3802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</w:t>
            </w:r>
          </w:p>
        </w:tc>
        <w:tc>
          <w:tcPr>
            <w:tcW w:w="864" w:type="dxa"/>
            <w:vAlign w:val="center"/>
          </w:tcPr>
          <w:p w14:paraId="1B644A88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</w:t>
            </w: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5DBA6C50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</w:t>
            </w: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53B0FC5F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</w:t>
            </w: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498B5932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</w:t>
            </w: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7741B764">
            <w:pPr>
              <w:jc w:val="center"/>
              <w:rPr>
                <w:rFonts w:ascii="宋体" w:cs="仿宋"/>
                <w:sz w:val="24"/>
                <w:lang w:val="zh-CN"/>
              </w:rPr>
            </w:pPr>
          </w:p>
        </w:tc>
      </w:tr>
      <w:tr w14:paraId="18973F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4D08F89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调剂中药处方数</w:t>
            </w:r>
          </w:p>
        </w:tc>
        <w:tc>
          <w:tcPr>
            <w:tcW w:w="1611" w:type="dxa"/>
            <w:noWrap/>
            <w:vAlign w:val="center"/>
          </w:tcPr>
          <w:p w14:paraId="7E0228F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11FE698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094BEAB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1EEFBB6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687D347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2F6FC23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D7AE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55D28B93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调剂中药医嘱数</w:t>
            </w:r>
          </w:p>
        </w:tc>
        <w:tc>
          <w:tcPr>
            <w:tcW w:w="1611" w:type="dxa"/>
            <w:noWrap/>
            <w:vAlign w:val="center"/>
          </w:tcPr>
          <w:p w14:paraId="1028C66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4E60DE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742159F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59DCDB3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6C49A5D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324C6D8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C609A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7BCA018B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静脉用药调配数</w:t>
            </w:r>
          </w:p>
        </w:tc>
        <w:tc>
          <w:tcPr>
            <w:tcW w:w="1611" w:type="dxa"/>
            <w:noWrap/>
            <w:vAlign w:val="center"/>
          </w:tcPr>
          <w:p w14:paraId="180B564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D0D5E1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408F3B2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4C484D4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675FDD1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65EF766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41DAF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2E25923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制剂生产、质控、检验、仓库管理数量</w:t>
            </w:r>
          </w:p>
        </w:tc>
        <w:tc>
          <w:tcPr>
            <w:tcW w:w="1611" w:type="dxa"/>
            <w:noWrap/>
            <w:vAlign w:val="center"/>
          </w:tcPr>
          <w:p w14:paraId="18B4CE2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100ECC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390C5AE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551064A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3B27CA7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3EB6C22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381AE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3C319D4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药品出入库数量</w:t>
            </w:r>
          </w:p>
        </w:tc>
        <w:tc>
          <w:tcPr>
            <w:tcW w:w="1611" w:type="dxa"/>
            <w:noWrap/>
            <w:vAlign w:val="center"/>
          </w:tcPr>
          <w:p w14:paraId="4C5E4B9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54BB195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3AFB2C0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2B4FD16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1220CC5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329751A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0017D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14C5AF06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膏方制备数量</w:t>
            </w:r>
          </w:p>
        </w:tc>
        <w:tc>
          <w:tcPr>
            <w:tcW w:w="1611" w:type="dxa"/>
            <w:noWrap/>
            <w:vAlign w:val="center"/>
          </w:tcPr>
          <w:p w14:paraId="05B9F4A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6A64F53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6190E9C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30E3B27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51DA8DA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4ABE4A0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DBA4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4B1093C7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中药煎煮数量</w:t>
            </w:r>
          </w:p>
        </w:tc>
        <w:tc>
          <w:tcPr>
            <w:tcW w:w="1611" w:type="dxa"/>
            <w:noWrap/>
            <w:vAlign w:val="center"/>
          </w:tcPr>
          <w:p w14:paraId="311A638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517A5E9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223727A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4F1ED3F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596D2B7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0D88452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F7FA8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6B4EE55E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中药采购、验收、养护数量</w:t>
            </w:r>
          </w:p>
        </w:tc>
        <w:tc>
          <w:tcPr>
            <w:tcW w:w="1611" w:type="dxa"/>
            <w:noWrap/>
            <w:vAlign w:val="center"/>
          </w:tcPr>
          <w:p w14:paraId="22D65A7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8E539C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2B87018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0BC1F65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1298ABE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0EBF3B6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38336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3FB9C883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中药临床治疗数量</w:t>
            </w:r>
          </w:p>
        </w:tc>
        <w:tc>
          <w:tcPr>
            <w:tcW w:w="1611" w:type="dxa"/>
            <w:noWrap/>
            <w:vAlign w:val="center"/>
          </w:tcPr>
          <w:p w14:paraId="4402B05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7FA163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55F446F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4B2A410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59AFA43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384ABFA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C6531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1131C8C1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门急诊中药处方点评数</w:t>
            </w:r>
          </w:p>
        </w:tc>
        <w:tc>
          <w:tcPr>
            <w:tcW w:w="1611" w:type="dxa"/>
            <w:noWrap/>
            <w:vAlign w:val="center"/>
          </w:tcPr>
          <w:p w14:paraId="66E18F0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011A990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0AFB659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1FCBFED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235349F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760519C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EED36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6C61AE1C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中药医嘱点评数</w:t>
            </w:r>
          </w:p>
        </w:tc>
        <w:tc>
          <w:tcPr>
            <w:tcW w:w="1611" w:type="dxa"/>
            <w:noWrap/>
            <w:vAlign w:val="center"/>
          </w:tcPr>
          <w:p w14:paraId="27CD1B9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4D4E99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22BA3D2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2F11B53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73DCE0F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5A7AA77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B005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03E9683F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药物临床试验数量</w:t>
            </w:r>
          </w:p>
        </w:tc>
        <w:tc>
          <w:tcPr>
            <w:tcW w:w="1611" w:type="dxa"/>
            <w:noWrap/>
            <w:vAlign w:val="center"/>
          </w:tcPr>
          <w:p w14:paraId="7A24C6A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1B0C862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1753EA1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7056401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712FCA4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3FBB275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CBF5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2650DA9F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科研工作量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2"/>
                <w:szCs w:val="22"/>
              </w:rPr>
              <w:t>（药学科研岗）</w:t>
            </w:r>
          </w:p>
        </w:tc>
        <w:tc>
          <w:tcPr>
            <w:tcW w:w="1611" w:type="dxa"/>
            <w:noWrap/>
            <w:vAlign w:val="center"/>
          </w:tcPr>
          <w:p w14:paraId="403960F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00DA89C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4954334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46E641D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112FB7A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739DD4F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C3C7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11A0657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药学信息工作量</w:t>
            </w:r>
          </w:p>
        </w:tc>
        <w:tc>
          <w:tcPr>
            <w:tcW w:w="1611" w:type="dxa"/>
            <w:noWrap/>
            <w:vAlign w:val="center"/>
          </w:tcPr>
          <w:p w14:paraId="4C35B5F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69A2F5A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34A8085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6A42CFB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68A9516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3B4F916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E4509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1291B499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居家药学服务</w:t>
            </w:r>
          </w:p>
        </w:tc>
        <w:tc>
          <w:tcPr>
            <w:tcW w:w="1611" w:type="dxa"/>
            <w:noWrap/>
            <w:vAlign w:val="center"/>
          </w:tcPr>
          <w:p w14:paraId="5B8343A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A107A3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761E52B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619316B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44074DA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6D60455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C45AA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7CAC6CFE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用药教育次数</w:t>
            </w:r>
          </w:p>
        </w:tc>
        <w:tc>
          <w:tcPr>
            <w:tcW w:w="1611" w:type="dxa"/>
            <w:noWrap/>
            <w:vAlign w:val="center"/>
          </w:tcPr>
          <w:p w14:paraId="4F6CBD8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5A25B8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025866F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5CFAA7D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7CD37C8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0BDC622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97C3E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32EF2045">
            <w:pPr>
              <w:widowControl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Cs/>
                <w:spacing w:val="-2"/>
                <w:szCs w:val="21"/>
                <w:lang w:val="en-US" w:eastAsia="zh-CN"/>
              </w:rPr>
              <w:t>新技术、新知识专题讲座或授课次数</w:t>
            </w:r>
          </w:p>
        </w:tc>
        <w:tc>
          <w:tcPr>
            <w:tcW w:w="1611" w:type="dxa"/>
            <w:noWrap/>
            <w:vAlign w:val="center"/>
          </w:tcPr>
          <w:p w14:paraId="32D1D1F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49A2D24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09B97BE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485C6BD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3D3326F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33AC69F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B0C96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55757B44">
            <w:pPr>
              <w:widowControl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bCs/>
                <w:spacing w:val="-2"/>
                <w:szCs w:val="21"/>
                <w:lang w:val="en-US" w:eastAsia="zh-CN"/>
              </w:rPr>
              <w:t>解决疑难病症讨论次数</w:t>
            </w:r>
          </w:p>
        </w:tc>
        <w:tc>
          <w:tcPr>
            <w:tcW w:w="1611" w:type="dxa"/>
            <w:noWrap/>
            <w:vAlign w:val="center"/>
          </w:tcPr>
          <w:p w14:paraId="479C5D6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60F06B1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04673C2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185B89C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6C228D4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7E57C95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58F4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450D1E6F">
            <w:pPr>
              <w:widowControl/>
              <w:jc w:val="center"/>
              <w:textAlignment w:val="center"/>
              <w:rPr>
                <w:rFonts w:hint="eastAsia" w:ascii="宋体" w:hAnsi="宋体" w:cs="仿宋_GB2312"/>
                <w:bCs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spacing w:val="-2"/>
                <w:szCs w:val="21"/>
                <w:lang w:val="en-US" w:eastAsia="zh-CN"/>
              </w:rPr>
              <w:t>问题处方的讨论、处理次数</w:t>
            </w:r>
          </w:p>
        </w:tc>
        <w:tc>
          <w:tcPr>
            <w:tcW w:w="1611" w:type="dxa"/>
            <w:noWrap/>
            <w:vAlign w:val="center"/>
          </w:tcPr>
          <w:p w14:paraId="7C4D42E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1A7605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0A78F24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3919B2C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01BE464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66CE730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E716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3249" w:type="dxa"/>
            <w:gridSpan w:val="3"/>
            <w:noWrap/>
            <w:vAlign w:val="center"/>
          </w:tcPr>
          <w:p w14:paraId="53B293C2">
            <w:pPr>
              <w:widowControl/>
              <w:jc w:val="center"/>
              <w:textAlignment w:val="center"/>
              <w:rPr>
                <w:rFonts w:hint="eastAsia" w:ascii="宋体" w:hAnsi="宋体" w:cs="仿宋_GB2312"/>
                <w:bCs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spacing w:val="-2"/>
                <w:szCs w:val="21"/>
                <w:lang w:val="en-US" w:eastAsia="zh-CN"/>
              </w:rPr>
              <w:t>新剂型开发数</w:t>
            </w:r>
          </w:p>
        </w:tc>
        <w:tc>
          <w:tcPr>
            <w:tcW w:w="1611" w:type="dxa"/>
            <w:noWrap/>
            <w:vAlign w:val="center"/>
          </w:tcPr>
          <w:p w14:paraId="5ACE27A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64" w:type="dxa"/>
            <w:vAlign w:val="center"/>
          </w:tcPr>
          <w:p w14:paraId="4159FC0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vAlign w:val="center"/>
          </w:tcPr>
          <w:p w14:paraId="1500D94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42" w:type="dxa"/>
            <w:tcBorders>
              <w:left w:val="single" w:color="auto" w:sz="4" w:space="0"/>
            </w:tcBorders>
            <w:vAlign w:val="center"/>
          </w:tcPr>
          <w:p w14:paraId="1DECD2E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78" w:type="dxa"/>
            <w:gridSpan w:val="2"/>
            <w:tcBorders>
              <w:right w:val="single" w:color="auto" w:sz="4" w:space="0"/>
            </w:tcBorders>
            <w:vAlign w:val="center"/>
          </w:tcPr>
          <w:p w14:paraId="586B45E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09" w:type="dxa"/>
            <w:gridSpan w:val="2"/>
            <w:tcBorders>
              <w:left w:val="single" w:color="auto" w:sz="4" w:space="0"/>
            </w:tcBorders>
            <w:vAlign w:val="center"/>
          </w:tcPr>
          <w:p w14:paraId="4DCBE3D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9B15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 w:hRule="atLeast"/>
          <w:jc w:val="center"/>
        </w:trPr>
        <w:tc>
          <w:tcPr>
            <w:tcW w:w="4860" w:type="dxa"/>
            <w:gridSpan w:val="4"/>
            <w:noWrap/>
            <w:vAlign w:val="top"/>
          </w:tcPr>
          <w:p w14:paraId="38D0AC6D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科教部门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133FF893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7A882FE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科教部门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68BA3F43">
            <w:pPr>
              <w:overflowPunct w:val="0"/>
              <w:spacing w:line="240" w:lineRule="atLeast"/>
              <w:jc w:val="righ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803" w:type="dxa"/>
            <w:gridSpan w:val="8"/>
            <w:noWrap/>
            <w:vAlign w:val="top"/>
          </w:tcPr>
          <w:p w14:paraId="601BF618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工作量统计部门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56DCBB10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523F80C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统计人员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hint="eastAsia" w:ascii="宋体" w:hAnsi="宋体" w:cs="仿宋"/>
                <w:sz w:val="24"/>
              </w:rPr>
              <w:t>统计部门（盖章）</w:t>
            </w:r>
          </w:p>
          <w:p w14:paraId="642B9BA4">
            <w:pPr>
              <w:spacing w:line="240" w:lineRule="atLeast"/>
              <w:ind w:firstLine="3068" w:firstLineChars="1300"/>
              <w:rPr>
                <w:rFonts w:hint="eastAsia"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  <w:tr w14:paraId="0E38B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  <w:jc w:val="center"/>
        </w:trPr>
        <w:tc>
          <w:tcPr>
            <w:tcW w:w="4860" w:type="dxa"/>
            <w:gridSpan w:val="4"/>
            <w:noWrap/>
            <w:vAlign w:val="top"/>
          </w:tcPr>
          <w:p w14:paraId="6C1E9660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505E0438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12750390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科室（盖章）</w:t>
            </w:r>
          </w:p>
          <w:p w14:paraId="1539DE0D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803" w:type="dxa"/>
            <w:gridSpan w:val="8"/>
            <w:noWrap/>
            <w:vAlign w:val="top"/>
          </w:tcPr>
          <w:p w14:paraId="31637C49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3314F7B7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1D0E3BF1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6"/>
                <w:sz w:val="24"/>
              </w:rPr>
              <w:t>单位（盖章）</w:t>
            </w:r>
          </w:p>
          <w:p w14:paraId="30B08D2F">
            <w:pPr>
              <w:spacing w:line="240" w:lineRule="atLeast"/>
              <w:ind w:firstLine="3068" w:firstLineChars="1300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14:paraId="1DE5C265">
      <w:pPr>
        <w:widowControl/>
        <w:jc w:val="center"/>
        <w:rPr>
          <w:rFonts w:hint="eastAsia" w:ascii="宋体" w:hAnsi="宋体"/>
          <w:b/>
          <w:spacing w:val="-6"/>
          <w:sz w:val="36"/>
          <w:szCs w:val="36"/>
        </w:rPr>
      </w:pPr>
    </w:p>
    <w:p w14:paraId="36AB724A">
      <w:pPr>
        <w:widowControl/>
        <w:jc w:val="center"/>
        <w:rPr>
          <w:rFonts w:ascii="宋体" w:cs="小标宋"/>
          <w:b/>
          <w:sz w:val="36"/>
          <w:szCs w:val="36"/>
        </w:rPr>
      </w:pPr>
      <w:r>
        <w:rPr>
          <w:rFonts w:hint="eastAsia" w:ascii="宋体" w:hAnsi="宋体"/>
          <w:b/>
          <w:spacing w:val="-6"/>
          <w:sz w:val="36"/>
          <w:szCs w:val="36"/>
        </w:rPr>
        <w:t>工作</w:t>
      </w:r>
      <w:r>
        <w:rPr>
          <w:rFonts w:hint="eastAsia" w:ascii="宋体" w:hAnsi="宋体"/>
          <w:b/>
          <w:spacing w:val="-6"/>
          <w:sz w:val="36"/>
          <w:szCs w:val="36"/>
          <w:lang w:val="en-US" w:eastAsia="zh-CN"/>
        </w:rPr>
        <w:t>实绩</w:t>
      </w:r>
      <w:r>
        <w:rPr>
          <w:rFonts w:hint="eastAsia" w:ascii="宋体" w:hAnsi="宋体" w:cs="小标宋"/>
          <w:b/>
          <w:spacing w:val="-6"/>
          <w:sz w:val="36"/>
          <w:szCs w:val="36"/>
        </w:rPr>
        <w:t>统计表（护理）</w:t>
      </w:r>
    </w:p>
    <w:tbl>
      <w:tblPr>
        <w:tblStyle w:val="6"/>
        <w:tblW w:w="97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854"/>
        <w:gridCol w:w="1141"/>
        <w:gridCol w:w="597"/>
        <w:gridCol w:w="1365"/>
        <w:gridCol w:w="915"/>
        <w:gridCol w:w="240"/>
        <w:gridCol w:w="570"/>
        <w:gridCol w:w="530"/>
        <w:gridCol w:w="325"/>
        <w:gridCol w:w="725"/>
        <w:gridCol w:w="370"/>
        <w:gridCol w:w="1036"/>
        <w:gridCol w:w="8"/>
      </w:tblGrid>
      <w:tr w14:paraId="211D3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412" w:hRule="atLeast"/>
          <w:jc w:val="center"/>
        </w:trPr>
        <w:tc>
          <w:tcPr>
            <w:tcW w:w="1027" w:type="dxa"/>
            <w:noWrap/>
            <w:vAlign w:val="center"/>
          </w:tcPr>
          <w:p w14:paraId="3495299B">
            <w:pPr>
              <w:spacing w:line="240" w:lineRule="atLeast"/>
              <w:jc w:val="center"/>
              <w:rPr>
                <w:rFonts w:ascii="宋体" w:cs="黑体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姓名</w:t>
            </w:r>
          </w:p>
        </w:tc>
        <w:tc>
          <w:tcPr>
            <w:tcW w:w="854" w:type="dxa"/>
            <w:noWrap/>
            <w:vAlign w:val="center"/>
          </w:tcPr>
          <w:p w14:paraId="28713BF0">
            <w:pPr>
              <w:spacing w:line="240" w:lineRule="atLeast"/>
              <w:jc w:val="center"/>
              <w:rPr>
                <w:rFonts w:hint="default" w:ascii="宋体" w:eastAsia="宋体" w:cs="仿宋_GB2312"/>
                <w:sz w:val="24"/>
                <w:lang w:val="en-US" w:eastAsia="zh-CN"/>
              </w:rPr>
            </w:pPr>
          </w:p>
        </w:tc>
        <w:tc>
          <w:tcPr>
            <w:tcW w:w="1141" w:type="dxa"/>
            <w:noWrap/>
            <w:vAlign w:val="center"/>
          </w:tcPr>
          <w:p w14:paraId="5D014619">
            <w:pPr>
              <w:spacing w:line="240" w:lineRule="atLeast"/>
              <w:jc w:val="center"/>
              <w:rPr>
                <w:rFonts w:hint="eastAsia" w:ascii="宋体" w:cs="仿宋_GB2312"/>
                <w:sz w:val="24"/>
                <w:lang w:val="en-US" w:eastAsia="zh-CN"/>
              </w:rPr>
            </w:pPr>
            <w:r>
              <w:rPr>
                <w:rFonts w:hint="eastAsia" w:ascii="宋体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1962" w:type="dxa"/>
            <w:gridSpan w:val="2"/>
            <w:noWrap/>
            <w:vAlign w:val="center"/>
          </w:tcPr>
          <w:p w14:paraId="5DA946EE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155" w:type="dxa"/>
            <w:gridSpan w:val="2"/>
            <w:noWrap/>
            <w:vAlign w:val="center"/>
          </w:tcPr>
          <w:p w14:paraId="2E407E7D">
            <w:pPr>
              <w:spacing w:line="240" w:lineRule="atLeast"/>
              <w:jc w:val="center"/>
              <w:rPr>
                <w:rFonts w:hint="eastAsia" w:ascii="宋体" w:hAnsi="宋体" w:cs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现任专业</w:t>
            </w:r>
          </w:p>
          <w:p w14:paraId="3459090B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技术职务</w:t>
            </w:r>
          </w:p>
        </w:tc>
        <w:tc>
          <w:tcPr>
            <w:tcW w:w="1100" w:type="dxa"/>
            <w:gridSpan w:val="2"/>
            <w:noWrap/>
            <w:vAlign w:val="center"/>
          </w:tcPr>
          <w:p w14:paraId="5B16C725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050" w:type="dxa"/>
            <w:gridSpan w:val="2"/>
            <w:noWrap/>
            <w:vAlign w:val="center"/>
          </w:tcPr>
          <w:p w14:paraId="58A693E8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黑体"/>
                <w:spacing w:val="-4"/>
                <w:sz w:val="24"/>
              </w:rPr>
              <w:t>聘任时间</w:t>
            </w:r>
          </w:p>
        </w:tc>
        <w:tc>
          <w:tcPr>
            <w:tcW w:w="1406" w:type="dxa"/>
            <w:gridSpan w:val="2"/>
            <w:noWrap/>
            <w:vAlign w:val="center"/>
          </w:tcPr>
          <w:p w14:paraId="443B0569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</w:tr>
      <w:tr w14:paraId="44D7F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31" w:hRule="atLeast"/>
          <w:jc w:val="center"/>
        </w:trPr>
        <w:tc>
          <w:tcPr>
            <w:tcW w:w="1027" w:type="dxa"/>
            <w:noWrap/>
            <w:vAlign w:val="center"/>
          </w:tcPr>
          <w:p w14:paraId="13D800B6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申报级别</w:t>
            </w:r>
          </w:p>
        </w:tc>
        <w:tc>
          <w:tcPr>
            <w:tcW w:w="1995" w:type="dxa"/>
            <w:gridSpan w:val="2"/>
            <w:vAlign w:val="center"/>
          </w:tcPr>
          <w:p w14:paraId="606819D9">
            <w:pPr>
              <w:spacing w:line="240" w:lineRule="atLeast"/>
              <w:jc w:val="center"/>
              <w:rPr>
                <w:rFonts w:hint="eastAsia" w:ascii="宋体" w:hAnsi="宋体" w:cs="黑体"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962" w:type="dxa"/>
            <w:gridSpan w:val="2"/>
            <w:vAlign w:val="center"/>
          </w:tcPr>
          <w:p w14:paraId="5B263A1D">
            <w:pPr>
              <w:spacing w:line="240" w:lineRule="atLeast"/>
              <w:jc w:val="center"/>
              <w:rPr>
                <w:rFonts w:hint="eastAsia" w:ascii="宋体" w:hAnsi="宋体" w:cs="黑体"/>
                <w:spacing w:val="-4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申报专业</w:t>
            </w:r>
          </w:p>
        </w:tc>
        <w:tc>
          <w:tcPr>
            <w:tcW w:w="4711" w:type="dxa"/>
            <w:gridSpan w:val="8"/>
            <w:vAlign w:val="center"/>
          </w:tcPr>
          <w:p w14:paraId="06EA0073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</w:tr>
      <w:tr w14:paraId="08376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1027" w:type="dxa"/>
            <w:noWrap/>
            <w:vAlign w:val="center"/>
          </w:tcPr>
          <w:p w14:paraId="6CC971B9">
            <w:pPr>
              <w:spacing w:line="240" w:lineRule="atLeast"/>
              <w:jc w:val="center"/>
              <w:rPr>
                <w:rFonts w:hint="default" w:ascii="宋体" w:eastAsia="宋体" w:cs="黑体"/>
                <w:sz w:val="24"/>
                <w:lang w:val="en-US" w:eastAsia="zh-CN"/>
              </w:rPr>
            </w:pPr>
            <w:r>
              <w:rPr>
                <w:rFonts w:hint="eastAsia" w:ascii="宋体" w:cs="黑体"/>
                <w:sz w:val="24"/>
                <w:lang w:val="en-US" w:eastAsia="zh-CN"/>
              </w:rPr>
              <w:t>所在科室</w:t>
            </w:r>
          </w:p>
        </w:tc>
        <w:tc>
          <w:tcPr>
            <w:tcW w:w="1995" w:type="dxa"/>
            <w:gridSpan w:val="2"/>
            <w:noWrap/>
            <w:vAlign w:val="center"/>
          </w:tcPr>
          <w:p w14:paraId="1CC05900"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</w:p>
        </w:tc>
        <w:tc>
          <w:tcPr>
            <w:tcW w:w="1962" w:type="dxa"/>
            <w:gridSpan w:val="2"/>
            <w:noWrap/>
            <w:vAlign w:val="center"/>
          </w:tcPr>
          <w:p w14:paraId="643A4D9E">
            <w:pPr>
              <w:spacing w:line="240" w:lineRule="atLeast"/>
              <w:jc w:val="center"/>
              <w:rPr>
                <w:rFonts w:hint="eastAsia" w:ascii="宋体" w:hAnsi="宋体" w:cs="黑体"/>
                <w:spacing w:val="-5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有无病房</w:t>
            </w:r>
          </w:p>
        </w:tc>
        <w:tc>
          <w:tcPr>
            <w:tcW w:w="2255" w:type="dxa"/>
            <w:gridSpan w:val="4"/>
            <w:noWrap/>
            <w:vAlign w:val="center"/>
          </w:tcPr>
          <w:p w14:paraId="4069D55E"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无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050" w:type="dxa"/>
            <w:gridSpan w:val="2"/>
            <w:noWrap/>
            <w:vAlign w:val="center"/>
          </w:tcPr>
          <w:p w14:paraId="7D325C0D"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  <w:r>
              <w:rPr>
                <w:rFonts w:hint="eastAsia" w:ascii="宋体" w:hAnsi="宋体" w:cs="黑体"/>
                <w:sz w:val="24"/>
                <w:lang w:val="en-US" w:eastAsia="zh-CN"/>
              </w:rPr>
              <w:t>带教下级人数</w:t>
            </w:r>
          </w:p>
        </w:tc>
        <w:tc>
          <w:tcPr>
            <w:tcW w:w="1406" w:type="dxa"/>
            <w:gridSpan w:val="2"/>
            <w:noWrap/>
            <w:vAlign w:val="center"/>
          </w:tcPr>
          <w:p w14:paraId="5163A0DA"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</w:p>
        </w:tc>
      </w:tr>
      <w:tr w14:paraId="7FCBBE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346" w:hRule="atLeast"/>
          <w:jc w:val="center"/>
        </w:trPr>
        <w:tc>
          <w:tcPr>
            <w:tcW w:w="9695" w:type="dxa"/>
            <w:gridSpan w:val="13"/>
            <w:noWrap/>
          </w:tcPr>
          <w:p w14:paraId="0CFDB4BC">
            <w:pPr>
              <w:pStyle w:val="14"/>
              <w:spacing w:before="71"/>
              <w:ind w:left="31680" w:right="2" w:hanging="4342" w:hangingChars="141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聘任现职称以来工作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  <w:lang w:val="en-US" w:eastAsia="zh-CN"/>
              </w:rPr>
              <w:t>实绩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数据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val="en-US" w:eastAsia="zh-CN"/>
              </w:rPr>
              <w:t>根据岗位情况选项填写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）</w:t>
            </w:r>
          </w:p>
        </w:tc>
      </w:tr>
      <w:tr w14:paraId="3A3BD4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65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70C05D08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</wp:posOffset>
                      </wp:positionV>
                      <wp:extent cx="2300605" cy="354965"/>
                      <wp:effectExtent l="635" t="4445" r="3810" b="2159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41985" y="3011170"/>
                                <a:ext cx="2300605" cy="354965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pt;margin-top:1.15pt;height:27.95pt;width:181.15pt;z-index:251663360;mso-width-relative:page;mso-height-relative:page;" filled="f" stroked="t" coordsize="21600,21600" o:gfxdata="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BhxEN1gAA&#10;AAUBAAAPAAAAAAAAAAEAIAAAACIAAABkcnMvZG93bnJldi54bWxQSwECFAAUAAAACACHTuJAJHJu&#10;v+cBAACqAwAADgAAAAAAAAABACAAAAAlAQAAZHJzL2Uyb0RvYy54bWxQSwUGAAAAAAYABgBZAQAA&#10;fgUAAAAA&#10;">
                      <v:fill on="f" focussize="0,0"/>
                      <v:stroke weight="0.2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 xml:space="preserve">                年度</w:t>
            </w:r>
          </w:p>
          <w:p w14:paraId="3CEB49B5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 w:firstLine="440" w:firstLineChars="200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项目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74EAD2B4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22年</w:t>
            </w:r>
            <w:r>
              <w:rPr>
                <w:rFonts w:hint="eastAsia" w:ascii="宋体" w:hAnsi="宋体" w:eastAsia="宋体" w:cs="仿宋_GB2312"/>
                <w:sz w:val="22"/>
                <w:szCs w:val="22"/>
              </w:rPr>
              <w:t>及以前</w:t>
            </w: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46A27315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23年</w:t>
            </w: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CA2D761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24年</w:t>
            </w: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C676E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25年</w:t>
            </w: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F59B15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202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年</w:t>
            </w:r>
          </w:p>
          <w:p w14:paraId="42A9CBF3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1-7月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1BDAF54D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合计</w:t>
            </w:r>
          </w:p>
        </w:tc>
      </w:tr>
      <w:tr w14:paraId="119CFE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3ED47191">
            <w:pPr>
              <w:pStyle w:val="14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专业工作周数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337C5CDE">
            <w:pPr>
              <w:pStyle w:val="14"/>
              <w:jc w:val="righ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7F578561">
            <w:pPr>
              <w:pStyle w:val="14"/>
              <w:jc w:val="righ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E288742">
            <w:pPr>
              <w:pStyle w:val="14"/>
              <w:jc w:val="righ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74096A">
            <w:pPr>
              <w:pStyle w:val="14"/>
              <w:jc w:val="righ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5F1D3C">
            <w:pPr>
              <w:pStyle w:val="14"/>
              <w:jc w:val="righ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4ED11FB2">
            <w:pPr>
              <w:pStyle w:val="14"/>
              <w:jc w:val="righ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30FE8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3ECF2360">
            <w:pPr>
              <w:pStyle w:val="14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责任护士记录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条数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033F814A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73B954A7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05E04E9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11AC4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02571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0929CE74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67590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266D75D6">
            <w:pPr>
              <w:pStyle w:val="14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质控管理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记录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条数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0C71830E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066C5F4B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C78BA46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1EDDC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51B289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3DD5E011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5FF9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2BF43349">
            <w:pPr>
              <w:pStyle w:val="14"/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护理患者人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次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数</w:t>
            </w:r>
            <w:r>
              <w:rPr>
                <w:rFonts w:hint="eastAsia" w:ascii="楷体" w:hAnsi="楷体" w:eastAsia="楷体" w:cs="楷体"/>
                <w:sz w:val="22"/>
                <w:szCs w:val="22"/>
              </w:rPr>
              <w:t>（有病房科室护士）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203FCC62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070D106B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4FAD1156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39ABC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CED9B7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111B3672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0A913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2237197F">
            <w:pPr>
              <w:pStyle w:val="14"/>
              <w:jc w:val="center"/>
              <w:rPr>
                <w:rFonts w:hint="eastAsia" w:ascii="宋体" w:hAnsi="宋体" w:eastAsia="宋体" w:cs="仿宋_GB2312"/>
                <w:bCs/>
                <w:spacing w:val="-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配合医师诊疗患者人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次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数</w:t>
            </w:r>
            <w:r>
              <w:rPr>
                <w:rFonts w:hint="eastAsia" w:ascii="楷体" w:hAnsi="楷体" w:eastAsia="楷体" w:cs="楷体"/>
                <w:sz w:val="22"/>
                <w:szCs w:val="22"/>
              </w:rPr>
              <w:t>（无病房科室护士）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5A1BCD5E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596045DD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6DA7320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7CCFEA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22192C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2463AD2E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F6050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56F0481E">
            <w:pPr>
              <w:pStyle w:val="14"/>
              <w:jc w:val="center"/>
              <w:rPr>
                <w:rFonts w:hint="eastAsia"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配合手术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台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次数</w:t>
            </w:r>
            <w:r>
              <w:rPr>
                <w:rFonts w:hint="eastAsia" w:ascii="楷体" w:hAnsi="楷体" w:eastAsia="楷体" w:cs="楷体"/>
                <w:sz w:val="22"/>
                <w:szCs w:val="22"/>
              </w:rPr>
              <w:t>（手术室护士）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2C6F8AC7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059CA262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517AFAB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D74B17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B8CEF7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34D8E229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BB12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143303C7">
            <w:pPr>
              <w:pStyle w:val="14"/>
              <w:jc w:val="center"/>
              <w:rPr>
                <w:rFonts w:hint="eastAsia"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配合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三级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手术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台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次数</w:t>
            </w:r>
            <w:r>
              <w:rPr>
                <w:rFonts w:hint="eastAsia" w:ascii="楷体" w:hAnsi="楷体" w:eastAsia="楷体" w:cs="楷体"/>
                <w:sz w:val="22"/>
                <w:szCs w:val="22"/>
              </w:rPr>
              <w:t>（手术室护士）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401CBBD5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013FA686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F50FC78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6C27D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A557AB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150D177C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7EC7D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2A5FA2AB">
            <w:pPr>
              <w:pStyle w:val="14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主持护理查房</w:t>
            </w:r>
            <w:r>
              <w:rPr>
                <w:rFonts w:ascii="宋体" w:hAnsi="宋体" w:eastAsia="宋体"/>
                <w:sz w:val="22"/>
                <w:szCs w:val="22"/>
                <w:lang w:val="en-US"/>
              </w:rPr>
              <w:t>/</w:t>
            </w:r>
            <w:r>
              <w:rPr>
                <w:rFonts w:hint="eastAsia" w:ascii="宋体" w:hAnsi="宋体" w:eastAsia="宋体"/>
                <w:sz w:val="22"/>
                <w:szCs w:val="22"/>
                <w:lang w:val="en-US"/>
              </w:rPr>
              <w:t>病例讨论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数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623216C5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5CE1DD8D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B19F98A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818E5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D96EF6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04446AC1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B3A1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0999E0FB">
            <w:pPr>
              <w:pStyle w:val="14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主持护理会诊</w:t>
            </w:r>
            <w:r>
              <w:rPr>
                <w:rFonts w:ascii="宋体" w:hAnsi="宋体" w:eastAsia="宋体"/>
                <w:sz w:val="22"/>
                <w:szCs w:val="22"/>
                <w:lang w:val="en-US"/>
              </w:rPr>
              <w:t>/</w:t>
            </w:r>
            <w:r>
              <w:rPr>
                <w:rFonts w:hint="eastAsia" w:ascii="宋体" w:hAnsi="宋体" w:eastAsia="宋体"/>
                <w:sz w:val="22"/>
                <w:szCs w:val="22"/>
                <w:lang w:val="en-US"/>
              </w:rPr>
              <w:t>危重患者抢救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数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42BC1984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7C95D88D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4ACD0D28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EA6E63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939667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7B41F0D1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A091E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657E5195">
            <w:pPr>
              <w:pStyle w:val="14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  <w:lang w:val="en-US"/>
              </w:rPr>
              <w:t>参与质量持续改进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次数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026BA160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4CF9B8C4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8622D4A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F81811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187940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0ABDFEAC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2797F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318DA71D">
            <w:pPr>
              <w:pStyle w:val="14"/>
              <w:jc w:val="center"/>
              <w:rPr>
                <w:rFonts w:hint="eastAsia" w:ascii="宋体" w:hAnsi="宋体" w:eastAsia="宋体" w:cs="仿宋_GB2312"/>
                <w:bCs/>
                <w:spacing w:val="-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值夜班量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0E3A06C9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602FFD33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64A2EC1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CD5FB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9D8A0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0D90B160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0B20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70" w:hRule="atLeast"/>
          <w:jc w:val="center"/>
        </w:trPr>
        <w:tc>
          <w:tcPr>
            <w:tcW w:w="3619" w:type="dxa"/>
            <w:gridSpan w:val="4"/>
            <w:noWrap/>
            <w:vAlign w:val="center"/>
          </w:tcPr>
          <w:p w14:paraId="2EAA7626">
            <w:pPr>
              <w:pStyle w:val="14"/>
              <w:jc w:val="center"/>
              <w:rPr>
                <w:rFonts w:hint="eastAsia"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Cs/>
                <w:spacing w:val="-2"/>
                <w:sz w:val="22"/>
                <w:szCs w:val="22"/>
                <w:lang w:val="en-US" w:eastAsia="zh-CN"/>
              </w:rPr>
              <w:t>新技术、新知识专题讲座或授课次数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noWrap/>
            <w:vAlign w:val="center"/>
          </w:tcPr>
          <w:p w14:paraId="20D8FE9D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color="auto" w:sz="4" w:space="0"/>
            </w:tcBorders>
            <w:vAlign w:val="center"/>
          </w:tcPr>
          <w:p w14:paraId="697D2B2D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0D6D8D96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790061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273679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left w:val="single" w:color="auto" w:sz="4" w:space="0"/>
            </w:tcBorders>
            <w:vAlign w:val="center"/>
          </w:tcPr>
          <w:p w14:paraId="7F4E053C">
            <w:pPr>
              <w:pStyle w:val="14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0642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4984" w:type="dxa"/>
            <w:gridSpan w:val="5"/>
            <w:noWrap/>
            <w:vAlign w:val="top"/>
          </w:tcPr>
          <w:p w14:paraId="1ED9E681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科教部门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0D9AB4F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40477EA7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科教部门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12C23E6E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3383B9BD">
            <w:pPr>
              <w:overflowPunct w:val="0"/>
              <w:spacing w:line="240" w:lineRule="atLeast"/>
              <w:jc w:val="righ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719" w:type="dxa"/>
            <w:gridSpan w:val="9"/>
            <w:noWrap/>
            <w:vAlign w:val="top"/>
          </w:tcPr>
          <w:p w14:paraId="0D68A5A8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工作量统计部门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234CE5C7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1D59E512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统计人员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hint="eastAsia" w:ascii="宋体" w:hAnsi="宋体" w:cs="仿宋"/>
                <w:sz w:val="24"/>
              </w:rPr>
              <w:t>统计部门（盖章）</w:t>
            </w:r>
          </w:p>
          <w:p w14:paraId="5D72081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46CB04F7">
            <w:pPr>
              <w:spacing w:line="240" w:lineRule="atLeast"/>
              <w:ind w:firstLine="3068" w:firstLineChars="1300"/>
              <w:rPr>
                <w:rFonts w:hint="eastAsia"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  <w:tr w14:paraId="7082C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4984" w:type="dxa"/>
            <w:gridSpan w:val="5"/>
            <w:noWrap/>
            <w:vAlign w:val="top"/>
          </w:tcPr>
          <w:p w14:paraId="5E776ED1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141DB4C5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65C7B570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科室（盖章）</w:t>
            </w:r>
          </w:p>
          <w:p w14:paraId="35EF0140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074328CF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719" w:type="dxa"/>
            <w:gridSpan w:val="9"/>
            <w:noWrap/>
            <w:vAlign w:val="top"/>
          </w:tcPr>
          <w:p w14:paraId="4FEB818F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0B594048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5FBD9A7C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6"/>
                <w:sz w:val="24"/>
              </w:rPr>
              <w:t>单位（盖章）</w:t>
            </w:r>
          </w:p>
          <w:p w14:paraId="322D51E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21428BBE">
            <w:pPr>
              <w:spacing w:line="240" w:lineRule="atLeast"/>
              <w:ind w:firstLine="3068" w:firstLineChars="1300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14:paraId="143499A2">
      <w:pPr>
        <w:spacing w:line="240" w:lineRule="atLeast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注：质控护士和责任护士记录等通常以病案首页计算。</w:t>
      </w:r>
    </w:p>
    <w:p w14:paraId="61341EDC">
      <w:pPr>
        <w:spacing w:line="240" w:lineRule="atLeast"/>
        <w:jc w:val="left"/>
        <w:rPr>
          <w:rFonts w:hint="eastAsia" w:ascii="楷体" w:hAnsi="楷体" w:eastAsia="楷体"/>
          <w:szCs w:val="21"/>
        </w:rPr>
      </w:pPr>
    </w:p>
    <w:p w14:paraId="2EE5EA97">
      <w:pPr>
        <w:spacing w:line="240" w:lineRule="atLeast"/>
        <w:jc w:val="left"/>
        <w:rPr>
          <w:rFonts w:hint="eastAsia" w:ascii="楷体" w:hAnsi="楷体" w:eastAsia="楷体"/>
          <w:szCs w:val="21"/>
        </w:rPr>
      </w:pPr>
    </w:p>
    <w:p w14:paraId="1388041A">
      <w:pPr>
        <w:spacing w:line="240" w:lineRule="atLeas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宋体" w:hAnsi="宋体"/>
          <w:b/>
          <w:spacing w:val="-6"/>
          <w:sz w:val="36"/>
          <w:szCs w:val="36"/>
        </w:rPr>
        <w:t>工作</w:t>
      </w:r>
      <w:r>
        <w:rPr>
          <w:rFonts w:hint="eastAsia" w:ascii="宋体" w:hAnsi="宋体"/>
          <w:b/>
          <w:spacing w:val="-6"/>
          <w:sz w:val="36"/>
          <w:szCs w:val="36"/>
          <w:lang w:val="en-US" w:eastAsia="zh-CN"/>
        </w:rPr>
        <w:t>实绩</w:t>
      </w:r>
      <w:r>
        <w:rPr>
          <w:rFonts w:hint="eastAsia" w:ascii="宋体" w:hAnsi="宋体" w:cs="小标宋"/>
          <w:b/>
          <w:spacing w:val="-6"/>
          <w:sz w:val="36"/>
          <w:szCs w:val="36"/>
        </w:rPr>
        <w:t>统计表（</w:t>
      </w:r>
      <w:r>
        <w:rPr>
          <w:rFonts w:hint="eastAsia" w:ascii="宋体" w:hAnsi="宋体" w:cs="小标宋"/>
          <w:b/>
          <w:spacing w:val="-6"/>
          <w:sz w:val="36"/>
          <w:szCs w:val="36"/>
          <w:lang w:val="en-US" w:eastAsia="zh-CN"/>
        </w:rPr>
        <w:t>医学技术</w:t>
      </w:r>
      <w:r>
        <w:rPr>
          <w:rFonts w:hint="eastAsia" w:ascii="宋体" w:hAnsi="宋体" w:cs="小标宋"/>
          <w:b/>
          <w:spacing w:val="-6"/>
          <w:sz w:val="36"/>
          <w:szCs w:val="36"/>
        </w:rPr>
        <w:t>）</w:t>
      </w:r>
    </w:p>
    <w:tbl>
      <w:tblPr>
        <w:tblStyle w:val="6"/>
        <w:tblW w:w="957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1215"/>
        <w:gridCol w:w="1035"/>
        <w:gridCol w:w="50"/>
        <w:gridCol w:w="1437"/>
        <w:gridCol w:w="12"/>
        <w:gridCol w:w="1005"/>
        <w:gridCol w:w="202"/>
        <w:gridCol w:w="593"/>
        <w:gridCol w:w="877"/>
        <w:gridCol w:w="83"/>
        <w:gridCol w:w="975"/>
        <w:gridCol w:w="37"/>
        <w:gridCol w:w="1052"/>
      </w:tblGrid>
      <w:tr w14:paraId="4D4F7D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45" w:hRule="exact"/>
          <w:jc w:val="center"/>
        </w:trPr>
        <w:tc>
          <w:tcPr>
            <w:tcW w:w="999" w:type="dxa"/>
            <w:noWrap/>
            <w:vAlign w:val="center"/>
          </w:tcPr>
          <w:p w14:paraId="0CA5C578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姓名</w:t>
            </w:r>
          </w:p>
        </w:tc>
        <w:tc>
          <w:tcPr>
            <w:tcW w:w="1215" w:type="dxa"/>
            <w:noWrap/>
            <w:vAlign w:val="center"/>
          </w:tcPr>
          <w:p w14:paraId="6E355064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5F1D86E7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1487" w:type="dxa"/>
            <w:gridSpan w:val="2"/>
            <w:noWrap/>
            <w:vAlign w:val="center"/>
          </w:tcPr>
          <w:p w14:paraId="217CECF8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19" w:type="dxa"/>
            <w:gridSpan w:val="3"/>
            <w:noWrap/>
            <w:vAlign w:val="center"/>
          </w:tcPr>
          <w:p w14:paraId="5BB59335">
            <w:pPr>
              <w:spacing w:line="240" w:lineRule="atLeast"/>
              <w:jc w:val="center"/>
              <w:rPr>
                <w:rFonts w:hint="eastAsia" w:ascii="宋体" w:hAnsi="宋体" w:cs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现任专业</w:t>
            </w:r>
          </w:p>
          <w:p w14:paraId="7EB7499C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技术职务</w:t>
            </w:r>
          </w:p>
        </w:tc>
        <w:tc>
          <w:tcPr>
            <w:tcW w:w="1470" w:type="dxa"/>
            <w:gridSpan w:val="2"/>
            <w:vAlign w:val="center"/>
          </w:tcPr>
          <w:p w14:paraId="0134607C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085DB81B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4"/>
                <w:sz w:val="24"/>
              </w:rPr>
              <w:t>聘任时间</w:t>
            </w:r>
          </w:p>
        </w:tc>
        <w:tc>
          <w:tcPr>
            <w:tcW w:w="1052" w:type="dxa"/>
            <w:vAlign w:val="center"/>
          </w:tcPr>
          <w:p w14:paraId="2CFBCD1E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204A5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9" w:type="dxa"/>
            <w:noWrap/>
            <w:vAlign w:val="center"/>
          </w:tcPr>
          <w:p w14:paraId="3AFBD21E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申报级别</w:t>
            </w:r>
          </w:p>
        </w:tc>
        <w:tc>
          <w:tcPr>
            <w:tcW w:w="2250" w:type="dxa"/>
            <w:gridSpan w:val="2"/>
            <w:noWrap/>
            <w:vAlign w:val="center"/>
          </w:tcPr>
          <w:p w14:paraId="16A5DA73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487" w:type="dxa"/>
            <w:gridSpan w:val="2"/>
            <w:noWrap/>
            <w:vAlign w:val="center"/>
          </w:tcPr>
          <w:p w14:paraId="254E170C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申报专业</w:t>
            </w:r>
          </w:p>
        </w:tc>
        <w:tc>
          <w:tcPr>
            <w:tcW w:w="4836" w:type="dxa"/>
            <w:gridSpan w:val="9"/>
            <w:vAlign w:val="center"/>
          </w:tcPr>
          <w:p w14:paraId="13F456E7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8C653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9" w:type="dxa"/>
            <w:noWrap/>
            <w:vAlign w:val="center"/>
          </w:tcPr>
          <w:p w14:paraId="75CECD54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黑体"/>
                <w:sz w:val="24"/>
                <w:lang w:val="en-US" w:eastAsia="zh-CN"/>
              </w:rPr>
              <w:t>所在科室</w:t>
            </w:r>
          </w:p>
        </w:tc>
        <w:tc>
          <w:tcPr>
            <w:tcW w:w="2250" w:type="dxa"/>
            <w:gridSpan w:val="2"/>
            <w:noWrap/>
            <w:vAlign w:val="center"/>
          </w:tcPr>
          <w:p w14:paraId="454B495B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487" w:type="dxa"/>
            <w:gridSpan w:val="2"/>
            <w:noWrap/>
            <w:vAlign w:val="center"/>
          </w:tcPr>
          <w:p w14:paraId="484B95BF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z w:val="24"/>
                <w:lang w:val="en-US" w:eastAsia="zh-CN"/>
              </w:rPr>
              <w:t>带教下级人数</w:t>
            </w:r>
          </w:p>
        </w:tc>
        <w:tc>
          <w:tcPr>
            <w:tcW w:w="4836" w:type="dxa"/>
            <w:gridSpan w:val="9"/>
            <w:vAlign w:val="center"/>
          </w:tcPr>
          <w:p w14:paraId="2BF0AE77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D57F8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9572" w:type="dxa"/>
            <w:gridSpan w:val="14"/>
            <w:noWrap/>
          </w:tcPr>
          <w:p w14:paraId="360F3C6B">
            <w:pPr>
              <w:pStyle w:val="14"/>
              <w:spacing w:before="71"/>
              <w:ind w:left="31680" w:right="2" w:hanging="4342" w:hangingChars="1410"/>
              <w:jc w:val="center"/>
              <w:rPr>
                <w:rFonts w:ascii="黑体" w:eastAsia="黑体"/>
                <w:sz w:val="22"/>
              </w:rPr>
            </w:pP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聘任现职称以来工作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  <w:lang w:val="en-US" w:eastAsia="zh-CN"/>
              </w:rPr>
              <w:t>实绩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数据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val="en-US" w:eastAsia="zh-CN"/>
              </w:rPr>
              <w:t>根据岗位情况选项填写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）</w:t>
            </w:r>
          </w:p>
        </w:tc>
      </w:tr>
      <w:tr w14:paraId="5D8F9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695A798B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</wp:posOffset>
                      </wp:positionV>
                      <wp:extent cx="2076450" cy="336550"/>
                      <wp:effectExtent l="635" t="4445" r="18415" b="20955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41985" y="3011170"/>
                                <a:ext cx="2076450" cy="33655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pt;margin-top:1.15pt;height:26.5pt;width:163.5pt;z-index:251666432;mso-width-relative:page;mso-height-relative:page;" filled="f" stroked="t" coordsize="21600,21600" o:gfxdata="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9HOo/W&#10;AAAABQEAAA8AAAAAAAAAAQAgAAAAIgAAAGRycy9kb3ducmV2LnhtbFBLAQIUABQAAAAIAIdO4kBf&#10;/R0W6QEAAKwDAAAOAAAAAAAAAAEAIAAAACUBAABkcnMvZTJvRG9jLnhtbFBLBQYAAAAABgAGAFkB&#10;AACABQAAAAA=&#10;">
                      <v:fill on="f" focussize="0,0"/>
                      <v:stroke weight="0.2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 xml:space="preserve">                年度</w:t>
            </w:r>
          </w:p>
          <w:p w14:paraId="3F859357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 w:firstLine="440" w:firstLineChars="200"/>
              <w:jc w:val="both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项目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vAlign w:val="center"/>
          </w:tcPr>
          <w:p w14:paraId="03AD6421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22年</w:t>
            </w:r>
            <w:r>
              <w:rPr>
                <w:rFonts w:hint="eastAsia" w:ascii="宋体" w:hAnsi="宋体" w:eastAsia="宋体" w:cs="仿宋_GB2312"/>
                <w:sz w:val="22"/>
                <w:szCs w:val="22"/>
              </w:rPr>
              <w:t>及以前</w:t>
            </w: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5C1342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23年</w:t>
            </w: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E207F5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24年</w:t>
            </w: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1B95E3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25年</w:t>
            </w: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DCD3E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202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年</w:t>
            </w:r>
          </w:p>
          <w:p w14:paraId="0B8D2601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1-7月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05D3F741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合计</w:t>
            </w:r>
          </w:p>
        </w:tc>
      </w:tr>
      <w:tr w14:paraId="7903E2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04D54C2C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hAnsi="宋体" w:eastAsia="宋体" w:cs="仿宋_GB2312"/>
                <w:sz w:val="20"/>
                <w:szCs w:val="20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专业工作周数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vAlign w:val="center"/>
          </w:tcPr>
          <w:p w14:paraId="5F530991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A19F7E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751DBF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AB80C7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552AE9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4080D5EF">
            <w:pPr>
              <w:pStyle w:val="14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5980A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46F7B70F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</w:rPr>
              <w:t>编码病历</w:t>
            </w: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病案信息技术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</w:tcPr>
          <w:p w14:paraId="2EE74F2F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</w:tcPr>
          <w:p w14:paraId="229111AB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D22E95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D81DE99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</w:tcPr>
          <w:p w14:paraId="14FB921E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</w:tcPr>
          <w:p w14:paraId="2396B616">
            <w:pPr>
              <w:jc w:val="right"/>
              <w:rPr>
                <w:sz w:val="21"/>
                <w:szCs w:val="21"/>
              </w:rPr>
            </w:pPr>
          </w:p>
        </w:tc>
      </w:tr>
      <w:tr w14:paraId="3B80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04CC98EC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  <w:lang w:val="en-US"/>
              </w:rPr>
              <w:t>审核</w:t>
            </w:r>
            <w:r>
              <w:rPr>
                <w:rFonts w:hint="eastAsia" w:ascii="宋体" w:hAnsi="宋体" w:eastAsia="宋体" w:cs="仿宋_GB2312"/>
                <w:sz w:val="20"/>
                <w:szCs w:val="20"/>
              </w:rPr>
              <w:t>编码病历</w:t>
            </w: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病案信息技术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</w:tcPr>
          <w:p w14:paraId="40DBA4CD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</w:tcPr>
          <w:p w14:paraId="6145F283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2DE524A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1553B7D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</w:tcPr>
          <w:p w14:paraId="4EDBE5CC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</w:tcPr>
          <w:p w14:paraId="04D81F9E">
            <w:pPr>
              <w:jc w:val="right"/>
              <w:rPr>
                <w:sz w:val="21"/>
                <w:szCs w:val="21"/>
              </w:rPr>
            </w:pPr>
          </w:p>
        </w:tc>
      </w:tr>
      <w:tr w14:paraId="6A748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1CC010CE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完成专业</w:t>
            </w:r>
            <w:r>
              <w:rPr>
                <w:rFonts w:hint="eastAsia" w:ascii="宋体" w:hAnsi="宋体" w:eastAsia="宋体" w:cs="仿宋_GB2312"/>
                <w:sz w:val="20"/>
                <w:szCs w:val="20"/>
              </w:rPr>
              <w:t>检测项目</w:t>
            </w: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微生物、理化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卫生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检验技术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00B05825">
            <w:pPr>
              <w:jc w:val="right"/>
              <w:rPr>
                <w:rFonts w:hint="eastAsia" w:ascii="宋体" w:hAnsi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2A845E">
            <w:pPr>
              <w:jc w:val="right"/>
              <w:rPr>
                <w:rFonts w:hint="eastAsia" w:ascii="宋体" w:hAnsi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05A6D0">
            <w:pPr>
              <w:jc w:val="right"/>
              <w:rPr>
                <w:rFonts w:hint="eastAsia" w:ascii="宋体" w:hAnsi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65F63">
            <w:pPr>
              <w:jc w:val="right"/>
              <w:rPr>
                <w:rFonts w:hint="eastAsia" w:ascii="宋体" w:hAnsi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512ABC">
            <w:pPr>
              <w:jc w:val="right"/>
              <w:rPr>
                <w:rFonts w:hint="eastAsia" w:ascii="宋体" w:hAnsi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0C5F2376">
            <w:pPr>
              <w:jc w:val="right"/>
              <w:rPr>
                <w:rFonts w:hint="eastAsia" w:ascii="宋体" w:hAnsi="宋体" w:cs="仿宋_GB2312"/>
                <w:sz w:val="21"/>
                <w:szCs w:val="21"/>
              </w:rPr>
            </w:pPr>
          </w:p>
        </w:tc>
      </w:tr>
      <w:tr w14:paraId="12B3B6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7B4B836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完成专业检验报告/技术报告/检测记录份数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微生物、理化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卫生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检验技术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5C857D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00306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264AE7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5506D4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CF1AA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71F7EEE7">
            <w:pPr>
              <w:jc w:val="right"/>
              <w:rPr>
                <w:sz w:val="21"/>
                <w:szCs w:val="21"/>
              </w:rPr>
            </w:pPr>
          </w:p>
        </w:tc>
      </w:tr>
      <w:tr w14:paraId="0465CA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4BE0B80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</w:rPr>
              <w:t>签发检查报告</w:t>
            </w: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（临床医学检验技术）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DE81D8A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7FC4F8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9B4793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E8880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DC0B3D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5B9DF794">
            <w:pPr>
              <w:jc w:val="right"/>
              <w:rPr>
                <w:sz w:val="21"/>
                <w:szCs w:val="21"/>
              </w:rPr>
            </w:pPr>
          </w:p>
        </w:tc>
      </w:tr>
      <w:tr w14:paraId="6A6D0F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502975D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</w:rPr>
              <w:t>配血次数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输血技术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566AA4D3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4CE6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AF016E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AB826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01154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1D467DD9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41C250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74B662C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交叉配血次数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输血技术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15A93E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67A2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1FA4B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8B937F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5D372B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505CE4B5">
            <w:pPr>
              <w:pStyle w:val="14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41A75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356E0D5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</w:rPr>
              <w:t>技术操作次数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/>
              </w:rPr>
              <w:t>核医学、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放疗、脑电图、口腔、消毒技术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4E11E5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8C6ADF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9783B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CFCBD4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49ABB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7029E386">
            <w:pPr>
              <w:pStyle w:val="14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6172DE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2B8D7D5D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</w:rPr>
              <w:t>检查次数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放射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医学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、超声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医学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、心电图技术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4E9326C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AC3B2F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E1211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E0861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B2901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7AF6F6AD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11008A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5579A896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</w:rPr>
              <w:t>病理制片数量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病理学技术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252524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3E4B1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33F70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069DB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8306E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56BFDEF4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1F693D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7C44EB4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</w:rPr>
              <w:t>参与治疗人次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康复医学技术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D1409D3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DD3E6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08D13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3661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EC306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573159E3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18D7F0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26BD3EA6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风险评估报告数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/>
              </w:rPr>
              <w:t>卫生检验技术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D67212E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53790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93293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BA571D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C5F3E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277703B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</w:tr>
      <w:tr w14:paraId="2D3821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3CB8A669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0"/>
                <w:szCs w:val="20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</w:rPr>
              <w:t>参与新技术、新方法数量/参与编写质量控制文件数量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/>
              </w:rPr>
              <w:t>卫生检验技术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E8470D4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1492B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B38FE3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B50FA6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E279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3273913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</w:tc>
      </w:tr>
      <w:tr w14:paraId="0923E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2A0CB17C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hAnsi="宋体" w:eastAsia="宋体" w:cs="仿宋_GB2312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生物安全</w:t>
            </w:r>
            <w:r>
              <w:rPr>
                <w:rFonts w:ascii="宋体" w:hAnsi="宋体" w:eastAsia="宋体"/>
                <w:sz w:val="20"/>
                <w:szCs w:val="20"/>
                <w:lang w:val="en-US"/>
              </w:rPr>
              <w:t>/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实验室安全工作数量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/>
              </w:rPr>
              <w:t>卫生检验技术</w:t>
            </w:r>
            <w:r>
              <w:rPr>
                <w:rFonts w:hint="eastAsia" w:ascii="楷体" w:hAnsi="楷体" w:eastAsia="楷体" w:cs="楷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305473F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439A5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BC2382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4901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DC2A9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3237ED0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7FA31F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48AC055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 w:cs="仿宋_GB2312"/>
                <w:bCs/>
                <w:spacing w:val="-2"/>
                <w:sz w:val="20"/>
                <w:szCs w:val="20"/>
                <w:lang w:val="en-US" w:eastAsia="zh-CN"/>
              </w:rPr>
              <w:t>新技术、新知识专题讲座或授课次数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055B605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81126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A6506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DD721B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5E9B38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21862844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49F71E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3299" w:type="dxa"/>
            <w:gridSpan w:val="4"/>
            <w:noWrap/>
            <w:vAlign w:val="center"/>
          </w:tcPr>
          <w:p w14:paraId="6ABF84E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default" w:ascii="宋体" w:hAnsi="宋体" w:eastAsia="宋体" w:cs="仿宋_GB2312"/>
                <w:bCs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Cs/>
                <w:spacing w:val="-2"/>
                <w:sz w:val="20"/>
                <w:szCs w:val="20"/>
                <w:lang w:val="en-US" w:eastAsia="zh-CN"/>
              </w:rPr>
              <w:t>解决疑难病症讨论、报告分析次数</w:t>
            </w:r>
          </w:p>
        </w:tc>
        <w:tc>
          <w:tcPr>
            <w:tcW w:w="144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5B8C41CA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C9757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7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08590E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D479D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1476D0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left w:val="single" w:color="auto" w:sz="4" w:space="0"/>
            </w:tcBorders>
            <w:vAlign w:val="center"/>
          </w:tcPr>
          <w:p w14:paraId="28E456F1">
            <w:pPr>
              <w:pStyle w:val="14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1E5F7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  <w:jc w:val="center"/>
        </w:trPr>
        <w:tc>
          <w:tcPr>
            <w:tcW w:w="4736" w:type="dxa"/>
            <w:gridSpan w:val="5"/>
            <w:noWrap/>
            <w:vAlign w:val="top"/>
          </w:tcPr>
          <w:p w14:paraId="13D69F8B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科教部门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6B25BBBA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6E2BA3B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科教部门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335CDB1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46060BFA">
            <w:pPr>
              <w:overflowPunct w:val="0"/>
              <w:spacing w:line="240" w:lineRule="atLeast"/>
              <w:jc w:val="righ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836" w:type="dxa"/>
            <w:gridSpan w:val="9"/>
            <w:noWrap/>
            <w:vAlign w:val="top"/>
          </w:tcPr>
          <w:p w14:paraId="5864D34E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工作量统计部门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701184E2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7F9CD55F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统计人员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hint="eastAsia" w:ascii="宋体" w:hAnsi="宋体" w:cs="仿宋"/>
                <w:sz w:val="24"/>
              </w:rPr>
              <w:t>统计部门（盖章）</w:t>
            </w:r>
          </w:p>
          <w:p w14:paraId="50B7DBF9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4E3E641F">
            <w:pPr>
              <w:spacing w:line="240" w:lineRule="atLeast"/>
              <w:ind w:firstLine="3068" w:firstLineChars="1300"/>
              <w:rPr>
                <w:rFonts w:hint="eastAsia"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  <w:tr w14:paraId="08AFE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  <w:jc w:val="center"/>
        </w:trPr>
        <w:tc>
          <w:tcPr>
            <w:tcW w:w="4736" w:type="dxa"/>
            <w:gridSpan w:val="5"/>
            <w:noWrap/>
            <w:vAlign w:val="top"/>
          </w:tcPr>
          <w:p w14:paraId="2F92388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2E046E99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7993992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科室（盖章）</w:t>
            </w:r>
          </w:p>
          <w:p w14:paraId="227C7A0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66E81DC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836" w:type="dxa"/>
            <w:gridSpan w:val="9"/>
            <w:noWrap/>
            <w:vAlign w:val="top"/>
          </w:tcPr>
          <w:p w14:paraId="3A96450D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5B36F8B2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2EEB43FC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6"/>
                <w:sz w:val="24"/>
              </w:rPr>
              <w:t>单位（盖章）</w:t>
            </w:r>
          </w:p>
          <w:p w14:paraId="6A6F783A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672D7FB9">
            <w:pPr>
              <w:spacing w:line="240" w:lineRule="atLeast"/>
              <w:ind w:firstLine="3068" w:firstLineChars="1300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14:paraId="55C38D5C">
      <w:pPr>
        <w:widowControl/>
        <w:jc w:val="center"/>
        <w:rPr>
          <w:rFonts w:hint="eastAsia" w:ascii="宋体" w:hAnsi="宋体"/>
          <w:b/>
          <w:spacing w:val="-6"/>
          <w:sz w:val="36"/>
          <w:szCs w:val="36"/>
        </w:rPr>
      </w:pPr>
    </w:p>
    <w:p w14:paraId="6194FE4D">
      <w:pPr>
        <w:widowControl/>
        <w:jc w:val="center"/>
        <w:rPr>
          <w:rFonts w:hint="eastAsia" w:ascii="宋体" w:hAnsi="宋体"/>
          <w:b/>
          <w:spacing w:val="-6"/>
          <w:sz w:val="36"/>
          <w:szCs w:val="36"/>
        </w:rPr>
      </w:pPr>
    </w:p>
    <w:p w14:paraId="68C7F48C">
      <w:pPr>
        <w:widowControl/>
        <w:jc w:val="center"/>
        <w:rPr>
          <w:rFonts w:ascii="宋体" w:cs="小标宋"/>
          <w:b/>
          <w:sz w:val="36"/>
          <w:szCs w:val="36"/>
        </w:rPr>
      </w:pPr>
      <w:r>
        <w:rPr>
          <w:rFonts w:hint="eastAsia" w:ascii="宋体" w:hAnsi="宋体"/>
          <w:b/>
          <w:spacing w:val="-6"/>
          <w:sz w:val="36"/>
          <w:szCs w:val="36"/>
        </w:rPr>
        <w:t>工作</w:t>
      </w:r>
      <w:r>
        <w:rPr>
          <w:rFonts w:hint="eastAsia" w:ascii="宋体" w:hAnsi="宋体"/>
          <w:b/>
          <w:spacing w:val="-6"/>
          <w:sz w:val="36"/>
          <w:szCs w:val="36"/>
          <w:lang w:val="en-US" w:eastAsia="zh-CN"/>
        </w:rPr>
        <w:t>实绩</w:t>
      </w:r>
      <w:r>
        <w:rPr>
          <w:rFonts w:hint="eastAsia" w:ascii="宋体" w:hAnsi="宋体" w:cs="小标宋"/>
          <w:b/>
          <w:spacing w:val="-6"/>
          <w:sz w:val="36"/>
          <w:szCs w:val="36"/>
        </w:rPr>
        <w:t>统计表（公共卫生</w:t>
      </w:r>
      <w:r>
        <w:rPr>
          <w:rFonts w:hint="eastAsia" w:ascii="宋体" w:hAnsi="宋体" w:cs="小标宋"/>
          <w:b/>
          <w:spacing w:val="-6"/>
          <w:sz w:val="36"/>
          <w:szCs w:val="36"/>
          <w:lang w:val="en-US" w:eastAsia="zh-CN"/>
        </w:rPr>
        <w:t>医师、技师</w:t>
      </w:r>
      <w:r>
        <w:rPr>
          <w:rFonts w:hint="eastAsia" w:ascii="宋体" w:hAnsi="宋体" w:cs="小标宋"/>
          <w:b/>
          <w:spacing w:val="-6"/>
          <w:sz w:val="36"/>
          <w:szCs w:val="36"/>
        </w:rPr>
        <w:t>）</w:t>
      </w:r>
    </w:p>
    <w:tbl>
      <w:tblPr>
        <w:tblStyle w:val="6"/>
        <w:tblW w:w="970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1215"/>
        <w:gridCol w:w="1035"/>
        <w:gridCol w:w="25"/>
        <w:gridCol w:w="1462"/>
        <w:gridCol w:w="1043"/>
        <w:gridCol w:w="176"/>
        <w:gridCol w:w="709"/>
        <w:gridCol w:w="761"/>
        <w:gridCol w:w="124"/>
        <w:gridCol w:w="971"/>
        <w:gridCol w:w="64"/>
        <w:gridCol w:w="1111"/>
        <w:gridCol w:w="8"/>
      </w:tblGrid>
      <w:tr w14:paraId="25094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645" w:hRule="exact"/>
          <w:jc w:val="center"/>
        </w:trPr>
        <w:tc>
          <w:tcPr>
            <w:tcW w:w="999" w:type="dxa"/>
            <w:noWrap/>
            <w:vAlign w:val="center"/>
          </w:tcPr>
          <w:p w14:paraId="771DCA90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姓名</w:t>
            </w:r>
          </w:p>
        </w:tc>
        <w:tc>
          <w:tcPr>
            <w:tcW w:w="1215" w:type="dxa"/>
            <w:noWrap/>
            <w:vAlign w:val="center"/>
          </w:tcPr>
          <w:p w14:paraId="3FF38D64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372DBD5B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1487" w:type="dxa"/>
            <w:gridSpan w:val="2"/>
            <w:noWrap/>
            <w:vAlign w:val="center"/>
          </w:tcPr>
          <w:p w14:paraId="5DB70093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19" w:type="dxa"/>
            <w:gridSpan w:val="2"/>
            <w:noWrap/>
            <w:vAlign w:val="center"/>
          </w:tcPr>
          <w:p w14:paraId="0DF572CB">
            <w:pPr>
              <w:spacing w:line="240" w:lineRule="atLeast"/>
              <w:jc w:val="center"/>
              <w:rPr>
                <w:rFonts w:hint="eastAsia" w:ascii="宋体" w:hAnsi="宋体" w:cs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现任专业</w:t>
            </w:r>
          </w:p>
          <w:p w14:paraId="03183022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技术职务</w:t>
            </w:r>
          </w:p>
        </w:tc>
        <w:tc>
          <w:tcPr>
            <w:tcW w:w="1470" w:type="dxa"/>
            <w:gridSpan w:val="2"/>
            <w:vAlign w:val="center"/>
          </w:tcPr>
          <w:p w14:paraId="3FCF0D8E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gridSpan w:val="2"/>
            <w:vAlign w:val="center"/>
          </w:tcPr>
          <w:p w14:paraId="704BE3EC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4"/>
                <w:sz w:val="24"/>
              </w:rPr>
              <w:t>聘任时间</w:t>
            </w:r>
          </w:p>
        </w:tc>
        <w:tc>
          <w:tcPr>
            <w:tcW w:w="1175" w:type="dxa"/>
            <w:gridSpan w:val="2"/>
            <w:vAlign w:val="center"/>
          </w:tcPr>
          <w:p w14:paraId="30D262F8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35760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0" w:hRule="exact"/>
          <w:jc w:val="center"/>
        </w:trPr>
        <w:tc>
          <w:tcPr>
            <w:tcW w:w="999" w:type="dxa"/>
            <w:noWrap/>
            <w:vAlign w:val="center"/>
          </w:tcPr>
          <w:p w14:paraId="4B980A0D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申报级别</w:t>
            </w:r>
          </w:p>
        </w:tc>
        <w:tc>
          <w:tcPr>
            <w:tcW w:w="2250" w:type="dxa"/>
            <w:gridSpan w:val="2"/>
            <w:noWrap/>
            <w:vAlign w:val="center"/>
          </w:tcPr>
          <w:p w14:paraId="7F3753C9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487" w:type="dxa"/>
            <w:gridSpan w:val="2"/>
            <w:noWrap/>
            <w:vAlign w:val="center"/>
          </w:tcPr>
          <w:p w14:paraId="70BED7FD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申报专业</w:t>
            </w:r>
          </w:p>
        </w:tc>
        <w:tc>
          <w:tcPr>
            <w:tcW w:w="4959" w:type="dxa"/>
            <w:gridSpan w:val="8"/>
            <w:vAlign w:val="center"/>
          </w:tcPr>
          <w:p w14:paraId="049CCAA5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19DF0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0" w:hRule="exact"/>
          <w:jc w:val="center"/>
        </w:trPr>
        <w:tc>
          <w:tcPr>
            <w:tcW w:w="999" w:type="dxa"/>
            <w:noWrap/>
            <w:vAlign w:val="center"/>
          </w:tcPr>
          <w:p w14:paraId="42D9157C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黑体"/>
                <w:sz w:val="24"/>
                <w:lang w:val="en-US" w:eastAsia="zh-CN"/>
              </w:rPr>
              <w:t>所在科室</w:t>
            </w:r>
          </w:p>
        </w:tc>
        <w:tc>
          <w:tcPr>
            <w:tcW w:w="2250" w:type="dxa"/>
            <w:gridSpan w:val="2"/>
            <w:noWrap/>
            <w:vAlign w:val="center"/>
          </w:tcPr>
          <w:p w14:paraId="59A81A64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487" w:type="dxa"/>
            <w:gridSpan w:val="2"/>
            <w:noWrap/>
            <w:vAlign w:val="center"/>
          </w:tcPr>
          <w:p w14:paraId="0A4FD85F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z w:val="24"/>
                <w:lang w:val="en-US" w:eastAsia="zh-CN"/>
              </w:rPr>
              <w:t>带教下级人数</w:t>
            </w:r>
          </w:p>
        </w:tc>
        <w:tc>
          <w:tcPr>
            <w:tcW w:w="4959" w:type="dxa"/>
            <w:gridSpan w:val="8"/>
            <w:vAlign w:val="center"/>
          </w:tcPr>
          <w:p w14:paraId="6F846C9E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FF5DA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346" w:hRule="atLeast"/>
          <w:jc w:val="center"/>
        </w:trPr>
        <w:tc>
          <w:tcPr>
            <w:tcW w:w="9695" w:type="dxa"/>
            <w:gridSpan w:val="13"/>
            <w:noWrap/>
          </w:tcPr>
          <w:p w14:paraId="330D47F5">
            <w:pPr>
              <w:pStyle w:val="14"/>
              <w:spacing w:before="71"/>
              <w:ind w:left="31680" w:right="2" w:hanging="4342" w:hangingChars="141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聘任现职称以来工作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  <w:lang w:val="en-US" w:eastAsia="zh-CN"/>
              </w:rPr>
              <w:t>实绩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数据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val="en-US" w:eastAsia="zh-CN"/>
              </w:rPr>
              <w:t>根据岗位情况选项填写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）</w:t>
            </w:r>
          </w:p>
        </w:tc>
      </w:tr>
      <w:tr w14:paraId="61D388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95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0A7709E1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</wp:posOffset>
                      </wp:positionV>
                      <wp:extent cx="2076450" cy="336550"/>
                      <wp:effectExtent l="635" t="4445" r="18415" b="20955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41985" y="3011170"/>
                                <a:ext cx="2076450" cy="33655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pt;margin-top:1.15pt;height:26.5pt;width:163.5pt;z-index:251664384;mso-width-relative:page;mso-height-relative:page;" filled="f" stroked="t" coordsize="21600,21600" o:gfxdata="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9HOo/W&#10;AAAABQEAAA8AAAAAAAAAAQAgAAAAIgAAAGRycy9kb3ducmV2LnhtbFBLAQIUABQAAAAIAIdO4kDW&#10;r3Wm6QEAAKwDAAAOAAAAAAAAAAEAIAAAACUBAABkcnMvZTJvRG9jLnhtbFBLBQYAAAAABgAGAFkB&#10;AACABQAAAAA=&#10;">
                      <v:fill on="f" focussize="0,0"/>
                      <v:stroke weight="0.2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 xml:space="preserve">                年度</w:t>
            </w:r>
          </w:p>
          <w:p w14:paraId="2480DD66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 w:firstLine="440" w:firstLineChars="200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项目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5D0B4A1E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22年</w:t>
            </w:r>
            <w:r>
              <w:rPr>
                <w:rFonts w:hint="eastAsia" w:ascii="宋体" w:hAnsi="宋体" w:eastAsia="宋体" w:cs="仿宋_GB2312"/>
                <w:sz w:val="22"/>
                <w:szCs w:val="22"/>
              </w:rPr>
              <w:t>及以前</w:t>
            </w: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7FEC6BD9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23年</w:t>
            </w: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BA66410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24年</w:t>
            </w: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C67092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25年</w:t>
            </w: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0875A1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202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年</w:t>
            </w:r>
          </w:p>
          <w:p w14:paraId="74E2FE84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1-7月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36E435A9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合计</w:t>
            </w:r>
          </w:p>
        </w:tc>
      </w:tr>
      <w:tr w14:paraId="634B5E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344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0B297454">
            <w:pPr>
              <w:pStyle w:val="14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 w:cs="仿宋_GB2312"/>
                <w:sz w:val="20"/>
                <w:szCs w:val="20"/>
                <w:lang w:val="en-US" w:eastAsia="zh-CN"/>
              </w:rPr>
              <w:t>专业工作周数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533FA15D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16CBE54F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0B578E2E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CA237D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EC621C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30355FF7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</w:tr>
      <w:tr w14:paraId="61705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344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60FE1DCE">
            <w:pPr>
              <w:pStyle w:val="14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现场工作</w:t>
            </w:r>
            <w:r>
              <w:rPr>
                <w:rFonts w:ascii="宋体" w:hAnsi="宋体" w:eastAsia="宋体"/>
                <w:sz w:val="20"/>
                <w:szCs w:val="20"/>
                <w:lang w:val="en-US"/>
              </w:rPr>
              <w:t>/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基层工作</w:t>
            </w: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天数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719A857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4B9D5DD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D55F8E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8A62A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814D8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46C83C8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4CEC2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344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7EB58C67">
            <w:pPr>
              <w:pStyle w:val="14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应急处置工作量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72DBABA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16220AB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6CE3CD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DF9B0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0B86B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02BAF87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AC883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344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37D86119">
            <w:pPr>
              <w:pStyle w:val="14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工作报告数量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7E0E507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1C892B6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6B993A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4026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C27BC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78ABB7E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F2AC9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344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2CA73A87">
            <w:pPr>
              <w:pStyle w:val="14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工作计划方案数量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419E696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62ECB22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73AF26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379C1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6016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359555E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5B403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1900573B">
            <w:pPr>
              <w:pStyle w:val="14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检验报告、技术报告、检测</w:t>
            </w:r>
            <w:r>
              <w:rPr>
                <w:rFonts w:ascii="宋体" w:hAnsi="宋体" w:eastAsia="宋体"/>
                <w:sz w:val="20"/>
                <w:szCs w:val="20"/>
                <w:lang w:val="en-US"/>
              </w:rPr>
              <w:t>/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监测数量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（卫生检验技术、营养等预防医学技术专业）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02284BA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7164072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9C96FE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39B5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B4C4D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4227561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C757E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7C4B0D0E">
            <w:pPr>
              <w:pStyle w:val="14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风险评估报告数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（卫生检验技术、营养等预防医学技术专业）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752474D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2446B13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0F06D4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EE0DC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99FCA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4D572E9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2E479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3B551D5F">
            <w:pPr>
              <w:pStyle w:val="14"/>
              <w:tabs>
                <w:tab w:val="left" w:pos="2187"/>
              </w:tabs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检验项次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（卫生检验技术、营养等预防医学技术专业）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55A12F9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782CAB2B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497533E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25353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C2F3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378EDAD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B1FE0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10341632">
            <w:pPr>
              <w:pStyle w:val="14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/>
              </w:rPr>
              <w:t>专业检测项次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（卫生检验技术、营养等预防医学技术专业）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354E962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266F908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B58C61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4A843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4708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1A775096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1386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0F998C3E">
            <w:pPr>
              <w:pStyle w:val="14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/>
              </w:rPr>
              <w:t>参与新技术、新方法数量</w:t>
            </w:r>
            <w:r>
              <w:rPr>
                <w:rFonts w:ascii="宋体" w:hAnsi="宋体" w:eastAsia="宋体"/>
                <w:sz w:val="20"/>
                <w:szCs w:val="20"/>
                <w:lang w:val="en-US"/>
              </w:rPr>
              <w:t>/</w:t>
            </w:r>
            <w:r>
              <w:rPr>
                <w:rFonts w:hint="eastAsia" w:ascii="宋体" w:hAnsi="宋体" w:eastAsia="宋体"/>
                <w:sz w:val="20"/>
                <w:szCs w:val="20"/>
                <w:lang w:val="en-US"/>
              </w:rPr>
              <w:t>参与编写质量控制文件数量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（卫生检验技术、营养等预防医学技术专业）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4498B25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0E1614E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1CBCD2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A04D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818E5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04838ED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E046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1FB72E61">
            <w:pPr>
              <w:pStyle w:val="14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生物安全</w:t>
            </w:r>
            <w:r>
              <w:rPr>
                <w:rFonts w:ascii="宋体" w:hAnsi="宋体" w:eastAsia="宋体"/>
                <w:sz w:val="20"/>
                <w:szCs w:val="20"/>
                <w:lang w:val="en-US"/>
              </w:rPr>
              <w:t>/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实验室安全工作数量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（卫生检验技术、营养等预防医学技术专业）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4AF2AA58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5128579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08C39BB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3BBA9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6538A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4B7BA39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C0714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90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14174CF7">
            <w:pPr>
              <w:pStyle w:val="14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健康教育活动数量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227EC2C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45AE9F8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320B2C04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D5019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339D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4EC6DF0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1EBFB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90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0294B492">
            <w:pPr>
              <w:pStyle w:val="14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Cs/>
                <w:spacing w:val="-2"/>
                <w:sz w:val="20"/>
                <w:szCs w:val="20"/>
                <w:lang w:val="en-US" w:eastAsia="zh-CN"/>
              </w:rPr>
              <w:t>新技术、新知识专题讲座或授课次数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32165F0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7B72163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62BC42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1125D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00AD41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71B332D5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CD4B8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90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5AF4207D">
            <w:pPr>
              <w:pStyle w:val="14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参与检验、监测和公共卫生事件处置等分析总结次数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技术专业）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2211C54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416DCA1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5CCCA6E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7F9543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4A31A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6734A66C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3C7FFB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90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1DA7D6F5">
            <w:pPr>
              <w:pStyle w:val="14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解决复杂、重大技术问题的分析材料数量</w:t>
            </w:r>
            <w:r>
              <w:rPr>
                <w:rFonts w:hint="eastAsia" w:ascii="楷体" w:hAnsi="楷体" w:eastAsia="楷体" w:cs="楷体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sz w:val="20"/>
                <w:szCs w:val="20"/>
              </w:rPr>
              <w:t>技术专业）</w:t>
            </w:r>
          </w:p>
        </w:tc>
        <w:tc>
          <w:tcPr>
            <w:tcW w:w="1462" w:type="dxa"/>
            <w:tcBorders>
              <w:right w:val="single" w:color="auto" w:sz="4" w:space="0"/>
            </w:tcBorders>
            <w:noWrap/>
            <w:vAlign w:val="center"/>
          </w:tcPr>
          <w:p w14:paraId="0415B219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 w14:paraId="64364C37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860187D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99C6F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ACBD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11" w:type="dxa"/>
            <w:tcBorders>
              <w:left w:val="single" w:color="auto" w:sz="4" w:space="0"/>
            </w:tcBorders>
            <w:vAlign w:val="center"/>
          </w:tcPr>
          <w:p w14:paraId="3C072712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3F54F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  <w:jc w:val="center"/>
        </w:trPr>
        <w:tc>
          <w:tcPr>
            <w:tcW w:w="4736" w:type="dxa"/>
            <w:gridSpan w:val="5"/>
            <w:noWrap/>
            <w:vAlign w:val="top"/>
          </w:tcPr>
          <w:p w14:paraId="5B056B61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科教部门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4C9F759D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5694491D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科教部门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327044E3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1B365F0C">
            <w:pPr>
              <w:overflowPunct w:val="0"/>
              <w:spacing w:line="240" w:lineRule="atLeast"/>
              <w:jc w:val="righ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967" w:type="dxa"/>
            <w:gridSpan w:val="9"/>
            <w:noWrap/>
            <w:vAlign w:val="top"/>
          </w:tcPr>
          <w:p w14:paraId="236849E7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工作量统计部门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7782B1A5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1A138F8F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统计人员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hint="eastAsia" w:ascii="宋体" w:hAnsi="宋体" w:cs="仿宋"/>
                <w:sz w:val="24"/>
              </w:rPr>
              <w:t>统计部门（盖章）</w:t>
            </w:r>
          </w:p>
          <w:p w14:paraId="4D82B8AB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2319592D">
            <w:pPr>
              <w:spacing w:line="240" w:lineRule="atLeast"/>
              <w:ind w:firstLine="3068" w:firstLineChars="1300"/>
              <w:rPr>
                <w:rFonts w:hint="eastAsia"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  <w:tr w14:paraId="7118A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  <w:jc w:val="center"/>
        </w:trPr>
        <w:tc>
          <w:tcPr>
            <w:tcW w:w="4736" w:type="dxa"/>
            <w:gridSpan w:val="5"/>
            <w:noWrap/>
            <w:vAlign w:val="top"/>
          </w:tcPr>
          <w:p w14:paraId="0FCD7EC3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77801EBE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4EEA948E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科室（盖章）</w:t>
            </w:r>
          </w:p>
          <w:p w14:paraId="6214AA49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4B51C382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967" w:type="dxa"/>
            <w:gridSpan w:val="9"/>
            <w:noWrap/>
            <w:vAlign w:val="top"/>
          </w:tcPr>
          <w:p w14:paraId="21B51D9D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67CF93A5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165B494B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6"/>
                <w:sz w:val="24"/>
              </w:rPr>
              <w:t>单位（盖章）</w:t>
            </w:r>
          </w:p>
          <w:p w14:paraId="79494F0E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2DC591E3">
            <w:pPr>
              <w:spacing w:line="240" w:lineRule="atLeast"/>
              <w:ind w:firstLine="3068" w:firstLineChars="1300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14:paraId="1D8BC48B">
      <w:pPr>
        <w:widowControl/>
        <w:jc w:val="center"/>
        <w:rPr>
          <w:rFonts w:hint="eastAsia" w:ascii="宋体" w:hAnsi="宋体"/>
          <w:b/>
          <w:spacing w:val="-6"/>
          <w:sz w:val="36"/>
          <w:szCs w:val="36"/>
        </w:rPr>
      </w:pPr>
    </w:p>
    <w:p w14:paraId="7502F18B">
      <w:pPr>
        <w:widowControl/>
        <w:jc w:val="center"/>
        <w:rPr>
          <w:rFonts w:hint="eastAsia" w:ascii="宋体" w:hAnsi="宋体"/>
          <w:b/>
          <w:spacing w:val="-6"/>
          <w:sz w:val="36"/>
          <w:szCs w:val="36"/>
        </w:rPr>
      </w:pPr>
    </w:p>
    <w:p w14:paraId="47C268D0">
      <w:pPr>
        <w:widowControl/>
        <w:jc w:val="center"/>
        <w:rPr>
          <w:rFonts w:ascii="宋体" w:cs="小标宋"/>
          <w:b/>
          <w:sz w:val="36"/>
          <w:szCs w:val="36"/>
        </w:rPr>
      </w:pPr>
      <w:r>
        <w:rPr>
          <w:rFonts w:hint="eastAsia" w:ascii="宋体" w:hAnsi="宋体"/>
          <w:b/>
          <w:spacing w:val="-6"/>
          <w:sz w:val="36"/>
          <w:szCs w:val="36"/>
        </w:rPr>
        <w:t>工作</w:t>
      </w:r>
      <w:r>
        <w:rPr>
          <w:rFonts w:hint="eastAsia" w:ascii="宋体" w:hAnsi="宋体"/>
          <w:b/>
          <w:spacing w:val="-6"/>
          <w:sz w:val="36"/>
          <w:szCs w:val="36"/>
          <w:lang w:val="en-US" w:eastAsia="zh-CN"/>
        </w:rPr>
        <w:t>实绩</w:t>
      </w:r>
      <w:r>
        <w:rPr>
          <w:rFonts w:hint="eastAsia" w:ascii="宋体" w:hAnsi="宋体" w:cs="小标宋"/>
          <w:b/>
          <w:spacing w:val="-6"/>
          <w:sz w:val="36"/>
          <w:szCs w:val="36"/>
        </w:rPr>
        <w:t>统计表（基层）</w:t>
      </w:r>
    </w:p>
    <w:tbl>
      <w:tblPr>
        <w:tblStyle w:val="6"/>
        <w:tblW w:w="970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1215"/>
        <w:gridCol w:w="1035"/>
        <w:gridCol w:w="25"/>
        <w:gridCol w:w="1462"/>
        <w:gridCol w:w="137"/>
        <w:gridCol w:w="960"/>
        <w:gridCol w:w="122"/>
        <w:gridCol w:w="763"/>
        <w:gridCol w:w="707"/>
        <w:gridCol w:w="118"/>
        <w:gridCol w:w="977"/>
        <w:gridCol w:w="159"/>
        <w:gridCol w:w="1016"/>
        <w:gridCol w:w="8"/>
      </w:tblGrid>
      <w:tr w14:paraId="1B6F1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645" w:hRule="exact"/>
          <w:jc w:val="center"/>
        </w:trPr>
        <w:tc>
          <w:tcPr>
            <w:tcW w:w="999" w:type="dxa"/>
            <w:noWrap/>
            <w:vAlign w:val="center"/>
          </w:tcPr>
          <w:p w14:paraId="54AD44F3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姓名</w:t>
            </w:r>
          </w:p>
        </w:tc>
        <w:tc>
          <w:tcPr>
            <w:tcW w:w="1215" w:type="dxa"/>
            <w:noWrap/>
            <w:vAlign w:val="center"/>
          </w:tcPr>
          <w:p w14:paraId="32D2766B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35" w:type="dxa"/>
            <w:noWrap/>
            <w:vAlign w:val="center"/>
          </w:tcPr>
          <w:p w14:paraId="48EBF3B0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1487" w:type="dxa"/>
            <w:gridSpan w:val="2"/>
            <w:noWrap/>
            <w:vAlign w:val="center"/>
          </w:tcPr>
          <w:p w14:paraId="419B48B8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19" w:type="dxa"/>
            <w:gridSpan w:val="3"/>
            <w:noWrap/>
            <w:vAlign w:val="center"/>
          </w:tcPr>
          <w:p w14:paraId="1A337DF5">
            <w:pPr>
              <w:spacing w:line="240" w:lineRule="atLeast"/>
              <w:jc w:val="center"/>
              <w:rPr>
                <w:rFonts w:hint="eastAsia" w:ascii="宋体" w:hAnsi="宋体" w:cs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现任专业</w:t>
            </w:r>
          </w:p>
          <w:p w14:paraId="05FB7F5D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技术职务</w:t>
            </w:r>
          </w:p>
        </w:tc>
        <w:tc>
          <w:tcPr>
            <w:tcW w:w="1470" w:type="dxa"/>
            <w:gridSpan w:val="2"/>
            <w:vAlign w:val="center"/>
          </w:tcPr>
          <w:p w14:paraId="183F0EC2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95" w:type="dxa"/>
            <w:gridSpan w:val="2"/>
            <w:vAlign w:val="center"/>
          </w:tcPr>
          <w:p w14:paraId="4EDEEFB8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4"/>
                <w:sz w:val="24"/>
              </w:rPr>
              <w:t>聘任时间</w:t>
            </w:r>
          </w:p>
        </w:tc>
        <w:tc>
          <w:tcPr>
            <w:tcW w:w="1175" w:type="dxa"/>
            <w:gridSpan w:val="2"/>
            <w:vAlign w:val="center"/>
          </w:tcPr>
          <w:p w14:paraId="2B18871D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12BB1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0" w:hRule="exact"/>
          <w:jc w:val="center"/>
        </w:trPr>
        <w:tc>
          <w:tcPr>
            <w:tcW w:w="999" w:type="dxa"/>
            <w:noWrap/>
            <w:vAlign w:val="center"/>
          </w:tcPr>
          <w:p w14:paraId="3E07B1C6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申报级别</w:t>
            </w:r>
          </w:p>
        </w:tc>
        <w:tc>
          <w:tcPr>
            <w:tcW w:w="2250" w:type="dxa"/>
            <w:gridSpan w:val="2"/>
            <w:noWrap/>
            <w:vAlign w:val="center"/>
          </w:tcPr>
          <w:p w14:paraId="597A0A21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487" w:type="dxa"/>
            <w:gridSpan w:val="2"/>
            <w:noWrap/>
            <w:vAlign w:val="center"/>
          </w:tcPr>
          <w:p w14:paraId="5AA282DE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申报专业</w:t>
            </w:r>
          </w:p>
        </w:tc>
        <w:tc>
          <w:tcPr>
            <w:tcW w:w="4959" w:type="dxa"/>
            <w:gridSpan w:val="9"/>
            <w:vAlign w:val="center"/>
          </w:tcPr>
          <w:p w14:paraId="3138E816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37ACA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0" w:hRule="exact"/>
          <w:jc w:val="center"/>
        </w:trPr>
        <w:tc>
          <w:tcPr>
            <w:tcW w:w="999" w:type="dxa"/>
            <w:noWrap/>
            <w:vAlign w:val="center"/>
          </w:tcPr>
          <w:p w14:paraId="1FB8A387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黑体"/>
                <w:sz w:val="24"/>
                <w:lang w:val="en-US" w:eastAsia="zh-CN"/>
              </w:rPr>
              <w:t>所在科室</w:t>
            </w:r>
          </w:p>
        </w:tc>
        <w:tc>
          <w:tcPr>
            <w:tcW w:w="2250" w:type="dxa"/>
            <w:gridSpan w:val="2"/>
            <w:noWrap/>
            <w:vAlign w:val="center"/>
          </w:tcPr>
          <w:p w14:paraId="540E03EB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487" w:type="dxa"/>
            <w:gridSpan w:val="2"/>
            <w:noWrap/>
            <w:vAlign w:val="center"/>
          </w:tcPr>
          <w:p w14:paraId="40F7C279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z w:val="24"/>
                <w:lang w:val="en-US" w:eastAsia="zh-CN"/>
              </w:rPr>
              <w:t>带教下级人数</w:t>
            </w:r>
          </w:p>
        </w:tc>
        <w:tc>
          <w:tcPr>
            <w:tcW w:w="4959" w:type="dxa"/>
            <w:gridSpan w:val="9"/>
            <w:vAlign w:val="center"/>
          </w:tcPr>
          <w:p w14:paraId="07D01DEE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3CF4BE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346" w:hRule="atLeast"/>
          <w:jc w:val="center"/>
        </w:trPr>
        <w:tc>
          <w:tcPr>
            <w:tcW w:w="9695" w:type="dxa"/>
            <w:gridSpan w:val="14"/>
            <w:noWrap/>
          </w:tcPr>
          <w:p w14:paraId="54BF4D44">
            <w:pPr>
              <w:pStyle w:val="14"/>
              <w:spacing w:before="71"/>
              <w:ind w:left="31680" w:right="2" w:hanging="4342" w:hangingChars="141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聘任现职称以来工作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  <w:lang w:val="en-US" w:eastAsia="zh-CN"/>
              </w:rPr>
              <w:t>实绩</w:t>
            </w:r>
            <w:r>
              <w:rPr>
                <w:rFonts w:hint="eastAsia" w:ascii="黑体" w:hAnsi="黑体" w:eastAsia="黑体" w:cs="黑体"/>
                <w:spacing w:val="4"/>
                <w:sz w:val="30"/>
                <w:szCs w:val="30"/>
              </w:rPr>
              <w:t>数据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val="en-US" w:eastAsia="zh-CN"/>
              </w:rPr>
              <w:t>根据岗位情况选项填写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1"/>
                <w:szCs w:val="21"/>
                <w:lang w:eastAsia="zh-CN"/>
              </w:rPr>
              <w:t>）</w:t>
            </w:r>
          </w:p>
        </w:tc>
      </w:tr>
      <w:tr w14:paraId="73EA3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95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4F2090A9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</wp:posOffset>
                      </wp:positionV>
                      <wp:extent cx="2076450" cy="336550"/>
                      <wp:effectExtent l="635" t="4445" r="18415" b="20955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41985" y="3011170"/>
                                <a:ext cx="2076450" cy="33655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pt;margin-top:1.15pt;height:26.5pt;width:163.5pt;z-index:251665408;mso-width-relative:page;mso-height-relative:page;" filled="f" stroked="t" coordsize="21600,21600" o:gfxdata="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D0c6j9YA&#10;AAAFAQAADwAAAAAAAAABACAAAAAiAAAAZHJzL2Rvd25yZXYueG1sUEsBAhQAFAAAAAgAh07iQDtX&#10;kaPoAQAArAMAAA4AAAAAAAAAAQAgAAAAJQEAAGRycy9lMm9Eb2MueG1sUEsFBgAAAAAGAAYAWQEA&#10;AH8FAAAAAA==&#10;">
                      <v:fill on="f" focussize="0,0"/>
                      <v:stroke weight="0.2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 xml:space="preserve">                年度</w:t>
            </w:r>
          </w:p>
          <w:p w14:paraId="06E76BEA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 w:firstLine="440" w:firstLineChars="200"/>
              <w:jc w:val="both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项目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01CD4BEC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22年</w:t>
            </w:r>
            <w:r>
              <w:rPr>
                <w:rFonts w:hint="eastAsia" w:ascii="宋体" w:hAnsi="宋体" w:eastAsia="宋体" w:cs="仿宋_GB2312"/>
                <w:sz w:val="22"/>
                <w:szCs w:val="22"/>
              </w:rPr>
              <w:t>及以前</w:t>
            </w: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3EB6756B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23年</w:t>
            </w: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DC25557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24年</w:t>
            </w: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CF9E83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 w:cs="仿宋_GB2312"/>
                <w:sz w:val="22"/>
                <w:szCs w:val="22"/>
              </w:rPr>
              <w:t>20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25年</w:t>
            </w: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D08F02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202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年</w:t>
            </w:r>
          </w:p>
          <w:p w14:paraId="30ECACE0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val="en-US" w:eastAsia="zh-CN"/>
              </w:rPr>
              <w:t>1-7月</w:t>
            </w:r>
            <w:r>
              <w:rPr>
                <w:rFonts w:hint="eastAsia" w:ascii="宋体" w:hAnsi="宋体" w:eastAsia="宋体" w:cs="仿宋_GB2312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1EE58C6E">
            <w:pPr>
              <w:pStyle w:val="14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 w:val="22"/>
                <w:szCs w:val="22"/>
              </w:rPr>
              <w:t>合计</w:t>
            </w:r>
          </w:p>
        </w:tc>
      </w:tr>
      <w:tr w14:paraId="7CFA80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445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372D5850">
            <w:pPr>
              <w:pStyle w:val="14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仿宋_GB2312"/>
                <w:szCs w:val="21"/>
                <w:lang w:val="en-US" w:eastAsia="zh-CN"/>
              </w:rPr>
              <w:t>专业工作周数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3276EB0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76EBAEC2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D430AC8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6CC460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6D339F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03F5E3B3">
            <w:pPr>
              <w:pStyle w:val="14"/>
              <w:jc w:val="right"/>
              <w:rPr>
                <w:rFonts w:ascii="宋体" w:hAnsi="宋体" w:eastAsia="宋体"/>
                <w:sz w:val="24"/>
              </w:rPr>
            </w:pPr>
          </w:p>
        </w:tc>
      </w:tr>
      <w:tr w14:paraId="44AF09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597E9D68">
            <w:pPr>
              <w:pStyle w:val="14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诊疗患者人数</w:t>
            </w:r>
            <w:r>
              <w:rPr>
                <w:rFonts w:ascii="宋体" w:hAnsi="宋体" w:eastAsia="宋体"/>
                <w:sz w:val="24"/>
                <w:lang w:val="en-US"/>
              </w:rPr>
              <w:t>/</w:t>
            </w:r>
            <w:r>
              <w:rPr>
                <w:rFonts w:hint="eastAsia" w:ascii="宋体" w:hAnsi="宋体" w:eastAsia="宋体"/>
                <w:sz w:val="24"/>
              </w:rPr>
              <w:t>技术操作次数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5140472B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07646846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A3C095E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03ED5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A97B19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0302B955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</w:tr>
      <w:tr w14:paraId="397657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877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6E3FC0DE">
            <w:pPr>
              <w:pStyle w:val="14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参与主持本专业业务、病例或查房讨论次数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D84C044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7E473C63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6A0FB08E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A57244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D40C1D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74FEA4C4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</w:tr>
      <w:tr w14:paraId="7C9585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1515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0238A3D9">
            <w:pPr>
              <w:pStyle w:val="14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/>
              </w:rPr>
              <w:t>家庭签约服务、随访、疾病普查、医疗救助、居家药学服务、用药教育、社区康复和护理等服务次数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2A35FC56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350A820D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00264907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AC4F9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34000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62029DF9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</w:tr>
      <w:tr w14:paraId="154331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7DECF607">
            <w:pPr>
              <w:pStyle w:val="14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/>
              </w:rPr>
              <w:t>基本公共卫生服务数量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AFAD054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754B0384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363D742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4DDA8D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6B5B88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2ABDE8BC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</w:tr>
      <w:tr w14:paraId="4FF3CE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6AB33A32">
            <w:pPr>
              <w:pStyle w:val="14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/>
              </w:rPr>
              <w:t>健康湖北建设数量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03F974D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479E5B62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0C04D27D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8606FA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FB9022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2E1E16F7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</w:tr>
      <w:tr w14:paraId="42ED23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1C0DD7D7">
            <w:pPr>
              <w:pStyle w:val="14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健康教育数量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5DF06762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44942529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552CE593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08000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346E4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74881C9F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</w:tr>
      <w:tr w14:paraId="5A1F7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52" w:hRule="atLeast"/>
          <w:jc w:val="center"/>
        </w:trPr>
        <w:tc>
          <w:tcPr>
            <w:tcW w:w="3274" w:type="dxa"/>
            <w:gridSpan w:val="4"/>
            <w:noWrap/>
            <w:vAlign w:val="center"/>
          </w:tcPr>
          <w:p w14:paraId="4B419E6A">
            <w:pPr>
              <w:pStyle w:val="14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专题讲座或培训授课次数</w:t>
            </w:r>
          </w:p>
        </w:tc>
        <w:tc>
          <w:tcPr>
            <w:tcW w:w="1599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7A16003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960" w:type="dxa"/>
            <w:tcBorders>
              <w:left w:val="single" w:color="auto" w:sz="4" w:space="0"/>
            </w:tcBorders>
            <w:vAlign w:val="center"/>
          </w:tcPr>
          <w:p w14:paraId="1F8D13BA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70DA16B9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B0FFD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3E1A1A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  <w:tc>
          <w:tcPr>
            <w:tcW w:w="1016" w:type="dxa"/>
            <w:tcBorders>
              <w:left w:val="single" w:color="auto" w:sz="4" w:space="0"/>
            </w:tcBorders>
            <w:vAlign w:val="center"/>
          </w:tcPr>
          <w:p w14:paraId="2B651085">
            <w:pPr>
              <w:pStyle w:val="14"/>
              <w:jc w:val="center"/>
              <w:rPr>
                <w:rFonts w:ascii="宋体" w:hAnsi="宋体" w:eastAsia="宋体"/>
                <w:sz w:val="24"/>
                <w:lang w:val="en-US"/>
              </w:rPr>
            </w:pPr>
          </w:p>
        </w:tc>
      </w:tr>
      <w:tr w14:paraId="495F1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4" w:hRule="atLeast"/>
          <w:jc w:val="center"/>
        </w:trPr>
        <w:tc>
          <w:tcPr>
            <w:tcW w:w="4873" w:type="dxa"/>
            <w:gridSpan w:val="6"/>
            <w:noWrap/>
            <w:vAlign w:val="top"/>
          </w:tcPr>
          <w:p w14:paraId="20DFDC28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科教部门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3AF69E90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02618930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审核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科教部门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18B65B0B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5C075307">
            <w:pPr>
              <w:overflowPunct w:val="0"/>
              <w:spacing w:line="240" w:lineRule="atLeast"/>
              <w:jc w:val="righ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830" w:type="dxa"/>
            <w:gridSpan w:val="9"/>
            <w:noWrap/>
            <w:vAlign w:val="top"/>
          </w:tcPr>
          <w:p w14:paraId="100707E0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  <w:lang w:val="en-US" w:eastAsia="zh-CN"/>
              </w:rPr>
              <w:t>工作量统计部门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3010412F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5122EBA8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统计人员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仿宋"/>
                <w:sz w:val="24"/>
              </w:rPr>
              <w:t>统计部门（盖章）</w:t>
            </w:r>
          </w:p>
          <w:p w14:paraId="7EE4A68D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5AAF2A25">
            <w:pPr>
              <w:spacing w:line="240" w:lineRule="atLeast"/>
              <w:ind w:firstLine="3068" w:firstLineChars="1300"/>
              <w:rPr>
                <w:rFonts w:hint="eastAsia"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  <w:tr w14:paraId="1F762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4" w:hRule="atLeast"/>
          <w:jc w:val="center"/>
        </w:trPr>
        <w:tc>
          <w:tcPr>
            <w:tcW w:w="4873" w:type="dxa"/>
            <w:gridSpan w:val="6"/>
            <w:noWrap/>
            <w:vAlign w:val="top"/>
          </w:tcPr>
          <w:p w14:paraId="276748AE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76BA0EE0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7ED5020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科室（盖章）</w:t>
            </w:r>
          </w:p>
          <w:p w14:paraId="2D332C19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28AB73E3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830" w:type="dxa"/>
            <w:gridSpan w:val="9"/>
            <w:noWrap/>
            <w:vAlign w:val="top"/>
          </w:tcPr>
          <w:p w14:paraId="09627836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2CC73822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70C4E892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仿宋_GB2312"/>
                <w:spacing w:val="-6"/>
                <w:sz w:val="24"/>
              </w:rPr>
              <w:t>单位（盖章）</w:t>
            </w:r>
          </w:p>
          <w:p w14:paraId="5758D3EC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4A7B3810">
            <w:pPr>
              <w:spacing w:line="240" w:lineRule="atLeast"/>
              <w:ind w:firstLine="3068" w:firstLineChars="1300"/>
              <w:rPr>
                <w:rFonts w:ascii="宋体" w:cs="仿宋_GB231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14:paraId="6201DA9E">
      <w:pPr>
        <w:spacing w:line="240" w:lineRule="atLeast"/>
        <w:jc w:val="left"/>
        <w:rPr>
          <w:rFonts w:ascii="楷体" w:hAnsi="楷体" w:eastAsia="楷体"/>
          <w:szCs w:val="21"/>
        </w:rPr>
      </w:pPr>
    </w:p>
    <w:sectPr>
      <w:footerReference r:id="rId3" w:type="first"/>
      <w:pgSz w:w="11906" w:h="16838"/>
      <w:pgMar w:top="1440" w:right="1588" w:bottom="567" w:left="1418" w:header="85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D1BFFB-1C6B-4D1A-9DAC-52D3FB369C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F389CC50-12C2-498D-9990-96FF9F6425A1}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B9B355E-88AC-48CE-AB16-3C2BBFF3351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55D6422-7290-4B7D-B0F2-93AD72F0DB7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F5A3437-3A16-47B9-8EA1-777EAFC8D87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1586FAA-7325-4B3A-9C49-CEDCD2240C5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7" w:fontKey="{0F7F3F2B-09CF-41E5-A8DE-5E10CFB9F6D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EMBED15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7B838">
    <w:pPr>
      <w:pStyle w:val="4"/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8185F0E">
                          <w:pPr>
                            <w:pStyle w:val="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Wz1NB0gAAAAMBAAAPAAAAAAAAAAEAIAAAACIAAABkcnMvZG93bnJldi54bWxQ&#10;SwECFAAUAAAACACHTuJA3boXijYCAABhBAAADgAAAAAAAAABACAAAAAh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185F0E"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MwYTkxMzQ1OTAyMmI0NDMwYjYxMzIxMjNhNjAifQ=="/>
  </w:docVars>
  <w:rsids>
    <w:rsidRoot w:val="00C765AE"/>
    <w:rsid w:val="00007FED"/>
    <w:rsid w:val="0002652A"/>
    <w:rsid w:val="000416E1"/>
    <w:rsid w:val="000516F2"/>
    <w:rsid w:val="000615E8"/>
    <w:rsid w:val="0006719B"/>
    <w:rsid w:val="000820A0"/>
    <w:rsid w:val="000A10F1"/>
    <w:rsid w:val="000A2944"/>
    <w:rsid w:val="000C5E60"/>
    <w:rsid w:val="000C72C8"/>
    <w:rsid w:val="000E0ADC"/>
    <w:rsid w:val="000E772E"/>
    <w:rsid w:val="00123375"/>
    <w:rsid w:val="001348C4"/>
    <w:rsid w:val="00134D12"/>
    <w:rsid w:val="001433D4"/>
    <w:rsid w:val="00143A0F"/>
    <w:rsid w:val="00157590"/>
    <w:rsid w:val="001869B1"/>
    <w:rsid w:val="001C0A8F"/>
    <w:rsid w:val="001C191A"/>
    <w:rsid w:val="001C61C5"/>
    <w:rsid w:val="001D20D1"/>
    <w:rsid w:val="001D72B5"/>
    <w:rsid w:val="001E1D0D"/>
    <w:rsid w:val="002150C4"/>
    <w:rsid w:val="00221CDC"/>
    <w:rsid w:val="00224CCA"/>
    <w:rsid w:val="00236690"/>
    <w:rsid w:val="00246818"/>
    <w:rsid w:val="00261CCE"/>
    <w:rsid w:val="002768AB"/>
    <w:rsid w:val="002852C9"/>
    <w:rsid w:val="002B34B0"/>
    <w:rsid w:val="002C54EA"/>
    <w:rsid w:val="002E5D22"/>
    <w:rsid w:val="00304CB9"/>
    <w:rsid w:val="00323AB0"/>
    <w:rsid w:val="00324B14"/>
    <w:rsid w:val="00334636"/>
    <w:rsid w:val="00344A37"/>
    <w:rsid w:val="00360611"/>
    <w:rsid w:val="00361F4D"/>
    <w:rsid w:val="00384CD7"/>
    <w:rsid w:val="003A5674"/>
    <w:rsid w:val="003B1BF6"/>
    <w:rsid w:val="003D7C30"/>
    <w:rsid w:val="003F2778"/>
    <w:rsid w:val="003F47E9"/>
    <w:rsid w:val="00403B92"/>
    <w:rsid w:val="0041618D"/>
    <w:rsid w:val="004173DC"/>
    <w:rsid w:val="00425D1E"/>
    <w:rsid w:val="00430B48"/>
    <w:rsid w:val="004317F4"/>
    <w:rsid w:val="00463922"/>
    <w:rsid w:val="00474F17"/>
    <w:rsid w:val="00477F92"/>
    <w:rsid w:val="00495E19"/>
    <w:rsid w:val="004A31A0"/>
    <w:rsid w:val="004A764C"/>
    <w:rsid w:val="004C4AEA"/>
    <w:rsid w:val="004D68F8"/>
    <w:rsid w:val="005213E4"/>
    <w:rsid w:val="005220A4"/>
    <w:rsid w:val="00524248"/>
    <w:rsid w:val="00536ED0"/>
    <w:rsid w:val="005407A9"/>
    <w:rsid w:val="00552572"/>
    <w:rsid w:val="0055448D"/>
    <w:rsid w:val="00554741"/>
    <w:rsid w:val="00562710"/>
    <w:rsid w:val="005647CB"/>
    <w:rsid w:val="005811D7"/>
    <w:rsid w:val="00583DF3"/>
    <w:rsid w:val="005A31DF"/>
    <w:rsid w:val="005C27DD"/>
    <w:rsid w:val="005C3ED7"/>
    <w:rsid w:val="005D091D"/>
    <w:rsid w:val="005D1E1D"/>
    <w:rsid w:val="00610658"/>
    <w:rsid w:val="00612899"/>
    <w:rsid w:val="006360BD"/>
    <w:rsid w:val="00663604"/>
    <w:rsid w:val="00674873"/>
    <w:rsid w:val="00680955"/>
    <w:rsid w:val="00685ADD"/>
    <w:rsid w:val="0069504B"/>
    <w:rsid w:val="006A6035"/>
    <w:rsid w:val="006E5083"/>
    <w:rsid w:val="006F0A0D"/>
    <w:rsid w:val="00703964"/>
    <w:rsid w:val="0070579A"/>
    <w:rsid w:val="00723F56"/>
    <w:rsid w:val="007338C2"/>
    <w:rsid w:val="007340AE"/>
    <w:rsid w:val="00734C83"/>
    <w:rsid w:val="00750898"/>
    <w:rsid w:val="00752C64"/>
    <w:rsid w:val="00761DAC"/>
    <w:rsid w:val="00774244"/>
    <w:rsid w:val="00780771"/>
    <w:rsid w:val="00781977"/>
    <w:rsid w:val="00781BEC"/>
    <w:rsid w:val="00784A32"/>
    <w:rsid w:val="00791CB0"/>
    <w:rsid w:val="0079245E"/>
    <w:rsid w:val="007A51B4"/>
    <w:rsid w:val="007B73C3"/>
    <w:rsid w:val="007C6D3A"/>
    <w:rsid w:val="007E78AF"/>
    <w:rsid w:val="008229A9"/>
    <w:rsid w:val="00847F0C"/>
    <w:rsid w:val="00876D58"/>
    <w:rsid w:val="00886B80"/>
    <w:rsid w:val="0089425D"/>
    <w:rsid w:val="008B545D"/>
    <w:rsid w:val="008C3CC1"/>
    <w:rsid w:val="008C5113"/>
    <w:rsid w:val="008D68C6"/>
    <w:rsid w:val="008E1CFC"/>
    <w:rsid w:val="008E722D"/>
    <w:rsid w:val="008E725D"/>
    <w:rsid w:val="008F1FDB"/>
    <w:rsid w:val="009026CD"/>
    <w:rsid w:val="0090430C"/>
    <w:rsid w:val="0091596C"/>
    <w:rsid w:val="0092200A"/>
    <w:rsid w:val="0093355A"/>
    <w:rsid w:val="00935E51"/>
    <w:rsid w:val="00943D27"/>
    <w:rsid w:val="00965B48"/>
    <w:rsid w:val="00966CE5"/>
    <w:rsid w:val="00976338"/>
    <w:rsid w:val="00976DB0"/>
    <w:rsid w:val="009B1C8C"/>
    <w:rsid w:val="009D6BEF"/>
    <w:rsid w:val="009E398D"/>
    <w:rsid w:val="009E51F3"/>
    <w:rsid w:val="009F10FA"/>
    <w:rsid w:val="009F29E1"/>
    <w:rsid w:val="009F67AF"/>
    <w:rsid w:val="00A04693"/>
    <w:rsid w:val="00A24A9C"/>
    <w:rsid w:val="00A24D17"/>
    <w:rsid w:val="00A432A3"/>
    <w:rsid w:val="00A70B83"/>
    <w:rsid w:val="00A746F5"/>
    <w:rsid w:val="00A7551C"/>
    <w:rsid w:val="00A91FC2"/>
    <w:rsid w:val="00A96EF3"/>
    <w:rsid w:val="00AB3650"/>
    <w:rsid w:val="00AD09B4"/>
    <w:rsid w:val="00AD1726"/>
    <w:rsid w:val="00AD59E2"/>
    <w:rsid w:val="00B06372"/>
    <w:rsid w:val="00B142CB"/>
    <w:rsid w:val="00B20F50"/>
    <w:rsid w:val="00B453B6"/>
    <w:rsid w:val="00B4651F"/>
    <w:rsid w:val="00B51BB2"/>
    <w:rsid w:val="00B57C95"/>
    <w:rsid w:val="00B60ECF"/>
    <w:rsid w:val="00B64D9E"/>
    <w:rsid w:val="00B75F33"/>
    <w:rsid w:val="00B971CB"/>
    <w:rsid w:val="00BA1A55"/>
    <w:rsid w:val="00BA40F7"/>
    <w:rsid w:val="00BA4AB9"/>
    <w:rsid w:val="00BB1F5F"/>
    <w:rsid w:val="00BB2224"/>
    <w:rsid w:val="00BC725B"/>
    <w:rsid w:val="00BD02F2"/>
    <w:rsid w:val="00BD61F8"/>
    <w:rsid w:val="00BE2279"/>
    <w:rsid w:val="00BF1E24"/>
    <w:rsid w:val="00C147CA"/>
    <w:rsid w:val="00C22594"/>
    <w:rsid w:val="00C36070"/>
    <w:rsid w:val="00C46E68"/>
    <w:rsid w:val="00C537A4"/>
    <w:rsid w:val="00C640A1"/>
    <w:rsid w:val="00C765AE"/>
    <w:rsid w:val="00C8133E"/>
    <w:rsid w:val="00CA032C"/>
    <w:rsid w:val="00CA222A"/>
    <w:rsid w:val="00CB7142"/>
    <w:rsid w:val="00CD20C0"/>
    <w:rsid w:val="00CD4B37"/>
    <w:rsid w:val="00CE0692"/>
    <w:rsid w:val="00CE61A2"/>
    <w:rsid w:val="00D114B6"/>
    <w:rsid w:val="00D15ABF"/>
    <w:rsid w:val="00D16F1D"/>
    <w:rsid w:val="00D220FF"/>
    <w:rsid w:val="00D46DB4"/>
    <w:rsid w:val="00D51C17"/>
    <w:rsid w:val="00D53D83"/>
    <w:rsid w:val="00D54516"/>
    <w:rsid w:val="00D66437"/>
    <w:rsid w:val="00D74E9E"/>
    <w:rsid w:val="00D83065"/>
    <w:rsid w:val="00D83203"/>
    <w:rsid w:val="00D84730"/>
    <w:rsid w:val="00D85497"/>
    <w:rsid w:val="00DA4435"/>
    <w:rsid w:val="00DA462F"/>
    <w:rsid w:val="00DC141C"/>
    <w:rsid w:val="00DD4821"/>
    <w:rsid w:val="00DD4B88"/>
    <w:rsid w:val="00DF4E90"/>
    <w:rsid w:val="00E16C16"/>
    <w:rsid w:val="00E32E3F"/>
    <w:rsid w:val="00E43AE4"/>
    <w:rsid w:val="00E72D37"/>
    <w:rsid w:val="00E73998"/>
    <w:rsid w:val="00E81A78"/>
    <w:rsid w:val="00E82910"/>
    <w:rsid w:val="00EA31E6"/>
    <w:rsid w:val="00EF68C6"/>
    <w:rsid w:val="00F04BD4"/>
    <w:rsid w:val="00F25A2D"/>
    <w:rsid w:val="00F26DF3"/>
    <w:rsid w:val="00F315F8"/>
    <w:rsid w:val="00F61FC2"/>
    <w:rsid w:val="00F639B3"/>
    <w:rsid w:val="00F85B9B"/>
    <w:rsid w:val="00FA1A75"/>
    <w:rsid w:val="00FD1948"/>
    <w:rsid w:val="00FE7F37"/>
    <w:rsid w:val="00FF004B"/>
    <w:rsid w:val="00FF5AFA"/>
    <w:rsid w:val="011C44BE"/>
    <w:rsid w:val="013637D1"/>
    <w:rsid w:val="017716F4"/>
    <w:rsid w:val="01883901"/>
    <w:rsid w:val="019422A6"/>
    <w:rsid w:val="01E46D89"/>
    <w:rsid w:val="02493090"/>
    <w:rsid w:val="027D7A6F"/>
    <w:rsid w:val="02873BB9"/>
    <w:rsid w:val="028B36A9"/>
    <w:rsid w:val="029702A0"/>
    <w:rsid w:val="02C80459"/>
    <w:rsid w:val="035717DD"/>
    <w:rsid w:val="035A307B"/>
    <w:rsid w:val="03667C72"/>
    <w:rsid w:val="03795BF7"/>
    <w:rsid w:val="039B791C"/>
    <w:rsid w:val="03FB0462"/>
    <w:rsid w:val="04114082"/>
    <w:rsid w:val="043833BC"/>
    <w:rsid w:val="045810EF"/>
    <w:rsid w:val="04B36EE7"/>
    <w:rsid w:val="04BC223F"/>
    <w:rsid w:val="04E92909"/>
    <w:rsid w:val="04FA5CCB"/>
    <w:rsid w:val="05006D17"/>
    <w:rsid w:val="050B287F"/>
    <w:rsid w:val="052E47BF"/>
    <w:rsid w:val="05C93DFF"/>
    <w:rsid w:val="05D66917"/>
    <w:rsid w:val="061B35CF"/>
    <w:rsid w:val="06316315"/>
    <w:rsid w:val="0659586C"/>
    <w:rsid w:val="06F7130D"/>
    <w:rsid w:val="072D2F81"/>
    <w:rsid w:val="074E2EF7"/>
    <w:rsid w:val="07886409"/>
    <w:rsid w:val="07921036"/>
    <w:rsid w:val="07BE007D"/>
    <w:rsid w:val="07F7358F"/>
    <w:rsid w:val="08273E74"/>
    <w:rsid w:val="083D5445"/>
    <w:rsid w:val="085B58CB"/>
    <w:rsid w:val="087B5F6E"/>
    <w:rsid w:val="094F53D3"/>
    <w:rsid w:val="099077F7"/>
    <w:rsid w:val="09C474A0"/>
    <w:rsid w:val="09CA15FB"/>
    <w:rsid w:val="09EF1D2A"/>
    <w:rsid w:val="09F00295"/>
    <w:rsid w:val="0A2C39C3"/>
    <w:rsid w:val="0A375EC4"/>
    <w:rsid w:val="0A5C592B"/>
    <w:rsid w:val="0A717628"/>
    <w:rsid w:val="0A915D50"/>
    <w:rsid w:val="0AE80929"/>
    <w:rsid w:val="0B1F477E"/>
    <w:rsid w:val="0B2C17A1"/>
    <w:rsid w:val="0B4C0D34"/>
    <w:rsid w:val="0B921734"/>
    <w:rsid w:val="0BA1555E"/>
    <w:rsid w:val="0BCF2858"/>
    <w:rsid w:val="0BE34556"/>
    <w:rsid w:val="0BEB340A"/>
    <w:rsid w:val="0C034AB2"/>
    <w:rsid w:val="0C802011"/>
    <w:rsid w:val="0C833643"/>
    <w:rsid w:val="0CE00A95"/>
    <w:rsid w:val="0D093B48"/>
    <w:rsid w:val="0D1338AF"/>
    <w:rsid w:val="0D161E61"/>
    <w:rsid w:val="0D4508F8"/>
    <w:rsid w:val="0D4C3B6B"/>
    <w:rsid w:val="0DA87805"/>
    <w:rsid w:val="0DB8556E"/>
    <w:rsid w:val="0E7616B1"/>
    <w:rsid w:val="0E9246A1"/>
    <w:rsid w:val="0EAA3109"/>
    <w:rsid w:val="0EE52393"/>
    <w:rsid w:val="0EF645A0"/>
    <w:rsid w:val="0F184516"/>
    <w:rsid w:val="0F4E2BAC"/>
    <w:rsid w:val="0F6E2388"/>
    <w:rsid w:val="0F7E70AA"/>
    <w:rsid w:val="0FB57FB7"/>
    <w:rsid w:val="101747CE"/>
    <w:rsid w:val="10294501"/>
    <w:rsid w:val="103E61FE"/>
    <w:rsid w:val="104B4477"/>
    <w:rsid w:val="10AA73F0"/>
    <w:rsid w:val="10BB6AA2"/>
    <w:rsid w:val="11074842"/>
    <w:rsid w:val="11270A41"/>
    <w:rsid w:val="113118BF"/>
    <w:rsid w:val="11370AF2"/>
    <w:rsid w:val="116C0B49"/>
    <w:rsid w:val="11C73FD2"/>
    <w:rsid w:val="11CE5360"/>
    <w:rsid w:val="12105979"/>
    <w:rsid w:val="12492C39"/>
    <w:rsid w:val="126637EB"/>
    <w:rsid w:val="1308156D"/>
    <w:rsid w:val="132D4308"/>
    <w:rsid w:val="137F4B64"/>
    <w:rsid w:val="139E0D62"/>
    <w:rsid w:val="13DA4490"/>
    <w:rsid w:val="14506500"/>
    <w:rsid w:val="14A16D5C"/>
    <w:rsid w:val="15194B44"/>
    <w:rsid w:val="156B79B3"/>
    <w:rsid w:val="156F0C08"/>
    <w:rsid w:val="15C90318"/>
    <w:rsid w:val="15D31197"/>
    <w:rsid w:val="15F5110D"/>
    <w:rsid w:val="160332FE"/>
    <w:rsid w:val="16157137"/>
    <w:rsid w:val="16897AA8"/>
    <w:rsid w:val="16C15493"/>
    <w:rsid w:val="1715758D"/>
    <w:rsid w:val="17F673BF"/>
    <w:rsid w:val="18381785"/>
    <w:rsid w:val="18495740"/>
    <w:rsid w:val="18A706B9"/>
    <w:rsid w:val="18D55226"/>
    <w:rsid w:val="196F567B"/>
    <w:rsid w:val="197B7B7C"/>
    <w:rsid w:val="1A4A39F2"/>
    <w:rsid w:val="1A840CB2"/>
    <w:rsid w:val="1AF8344E"/>
    <w:rsid w:val="1B083691"/>
    <w:rsid w:val="1B26620D"/>
    <w:rsid w:val="1B300E3A"/>
    <w:rsid w:val="1B5543FC"/>
    <w:rsid w:val="1BED0AD9"/>
    <w:rsid w:val="1BED5CE0"/>
    <w:rsid w:val="1D1327C1"/>
    <w:rsid w:val="1DAA4ED3"/>
    <w:rsid w:val="1E652BA8"/>
    <w:rsid w:val="1E710722"/>
    <w:rsid w:val="1ECC2C27"/>
    <w:rsid w:val="1ED8781E"/>
    <w:rsid w:val="1EF23347"/>
    <w:rsid w:val="1F02489B"/>
    <w:rsid w:val="1F1545CE"/>
    <w:rsid w:val="1F2962CC"/>
    <w:rsid w:val="1FD46237"/>
    <w:rsid w:val="1FD77AD6"/>
    <w:rsid w:val="20D44015"/>
    <w:rsid w:val="20F85F56"/>
    <w:rsid w:val="21110DC5"/>
    <w:rsid w:val="218B6DCA"/>
    <w:rsid w:val="218D48F0"/>
    <w:rsid w:val="219519F6"/>
    <w:rsid w:val="21CD3FBC"/>
    <w:rsid w:val="22AF6AE8"/>
    <w:rsid w:val="22C407E5"/>
    <w:rsid w:val="22EE7610"/>
    <w:rsid w:val="2305495A"/>
    <w:rsid w:val="234B6811"/>
    <w:rsid w:val="2355768F"/>
    <w:rsid w:val="23711FEF"/>
    <w:rsid w:val="238C6E29"/>
    <w:rsid w:val="239301B8"/>
    <w:rsid w:val="23B514B8"/>
    <w:rsid w:val="23B75C54"/>
    <w:rsid w:val="23D700A4"/>
    <w:rsid w:val="24003A9F"/>
    <w:rsid w:val="240F5A90"/>
    <w:rsid w:val="24566FD9"/>
    <w:rsid w:val="2483647E"/>
    <w:rsid w:val="249772AA"/>
    <w:rsid w:val="24A53323"/>
    <w:rsid w:val="24C26FA6"/>
    <w:rsid w:val="25205A7B"/>
    <w:rsid w:val="2536704D"/>
    <w:rsid w:val="254C6870"/>
    <w:rsid w:val="25DA7A56"/>
    <w:rsid w:val="26502390"/>
    <w:rsid w:val="265E2CFF"/>
    <w:rsid w:val="2661634B"/>
    <w:rsid w:val="26655E3B"/>
    <w:rsid w:val="26881B2A"/>
    <w:rsid w:val="26CD39E1"/>
    <w:rsid w:val="26D62895"/>
    <w:rsid w:val="26E8081A"/>
    <w:rsid w:val="270E64D3"/>
    <w:rsid w:val="27181100"/>
    <w:rsid w:val="278C73F8"/>
    <w:rsid w:val="27906EE8"/>
    <w:rsid w:val="27C44DE4"/>
    <w:rsid w:val="27FA25B3"/>
    <w:rsid w:val="281C077C"/>
    <w:rsid w:val="28573B25"/>
    <w:rsid w:val="28844573"/>
    <w:rsid w:val="28880049"/>
    <w:rsid w:val="28BB6648"/>
    <w:rsid w:val="28BC1F5F"/>
    <w:rsid w:val="28D70B46"/>
    <w:rsid w:val="29D86924"/>
    <w:rsid w:val="29F23E8A"/>
    <w:rsid w:val="2A263B34"/>
    <w:rsid w:val="2A337FFE"/>
    <w:rsid w:val="2A3A138D"/>
    <w:rsid w:val="2A810D6A"/>
    <w:rsid w:val="2AEA4B61"/>
    <w:rsid w:val="2B200583"/>
    <w:rsid w:val="2B3C1135"/>
    <w:rsid w:val="2B4C1378"/>
    <w:rsid w:val="2B730A6D"/>
    <w:rsid w:val="2B732DA8"/>
    <w:rsid w:val="2B8F5708"/>
    <w:rsid w:val="2BD17ACF"/>
    <w:rsid w:val="2C3C763E"/>
    <w:rsid w:val="2C6B1CD2"/>
    <w:rsid w:val="2C884632"/>
    <w:rsid w:val="2CC118F2"/>
    <w:rsid w:val="2CF41CC7"/>
    <w:rsid w:val="2D393B7E"/>
    <w:rsid w:val="2D46629B"/>
    <w:rsid w:val="2D5409B8"/>
    <w:rsid w:val="2E5E5863"/>
    <w:rsid w:val="2F1119D4"/>
    <w:rsid w:val="2F296A92"/>
    <w:rsid w:val="2F3E547B"/>
    <w:rsid w:val="2F542EF1"/>
    <w:rsid w:val="2F9129E5"/>
    <w:rsid w:val="2FF65D56"/>
    <w:rsid w:val="30D065A7"/>
    <w:rsid w:val="31045A53"/>
    <w:rsid w:val="31101099"/>
    <w:rsid w:val="3162307E"/>
    <w:rsid w:val="31927D00"/>
    <w:rsid w:val="319C292D"/>
    <w:rsid w:val="31C679AA"/>
    <w:rsid w:val="31E00A6C"/>
    <w:rsid w:val="320D7387"/>
    <w:rsid w:val="32174CB0"/>
    <w:rsid w:val="32221084"/>
    <w:rsid w:val="32244DFC"/>
    <w:rsid w:val="32335040"/>
    <w:rsid w:val="32650F71"/>
    <w:rsid w:val="32B2106C"/>
    <w:rsid w:val="32DD4FAB"/>
    <w:rsid w:val="32E77BD8"/>
    <w:rsid w:val="33010C9A"/>
    <w:rsid w:val="333A23FE"/>
    <w:rsid w:val="338A5133"/>
    <w:rsid w:val="33995376"/>
    <w:rsid w:val="33A1422B"/>
    <w:rsid w:val="33C341A1"/>
    <w:rsid w:val="33CF0D98"/>
    <w:rsid w:val="33F16F60"/>
    <w:rsid w:val="341669C7"/>
    <w:rsid w:val="346239BA"/>
    <w:rsid w:val="346A0AC1"/>
    <w:rsid w:val="346E05B1"/>
    <w:rsid w:val="348A4CBF"/>
    <w:rsid w:val="34A75871"/>
    <w:rsid w:val="34B32468"/>
    <w:rsid w:val="34CC3529"/>
    <w:rsid w:val="34CC52D7"/>
    <w:rsid w:val="35026F4B"/>
    <w:rsid w:val="35731BF7"/>
    <w:rsid w:val="358E09E6"/>
    <w:rsid w:val="35A3072E"/>
    <w:rsid w:val="35D5640E"/>
    <w:rsid w:val="35D6347F"/>
    <w:rsid w:val="35F745D6"/>
    <w:rsid w:val="360867E3"/>
    <w:rsid w:val="363870C8"/>
    <w:rsid w:val="364A01B2"/>
    <w:rsid w:val="366D6646"/>
    <w:rsid w:val="36851BE2"/>
    <w:rsid w:val="36B67FED"/>
    <w:rsid w:val="36C95F72"/>
    <w:rsid w:val="36DF5796"/>
    <w:rsid w:val="36FFA805"/>
    <w:rsid w:val="3700570C"/>
    <w:rsid w:val="37152F66"/>
    <w:rsid w:val="371B2546"/>
    <w:rsid w:val="372B2789"/>
    <w:rsid w:val="375B2943"/>
    <w:rsid w:val="378105FB"/>
    <w:rsid w:val="37B3277F"/>
    <w:rsid w:val="3801173C"/>
    <w:rsid w:val="38816DBA"/>
    <w:rsid w:val="389B56ED"/>
    <w:rsid w:val="38A327F3"/>
    <w:rsid w:val="38C033A5"/>
    <w:rsid w:val="38E86458"/>
    <w:rsid w:val="39B36A66"/>
    <w:rsid w:val="39B76556"/>
    <w:rsid w:val="39BF365D"/>
    <w:rsid w:val="39C42A21"/>
    <w:rsid w:val="39F350B4"/>
    <w:rsid w:val="39F8091D"/>
    <w:rsid w:val="3A5E2E76"/>
    <w:rsid w:val="3A661D2A"/>
    <w:rsid w:val="3A802DEC"/>
    <w:rsid w:val="3A8B2018"/>
    <w:rsid w:val="3AA06FEA"/>
    <w:rsid w:val="3AD35612"/>
    <w:rsid w:val="3AE01ADD"/>
    <w:rsid w:val="3B5878C5"/>
    <w:rsid w:val="3B6A75F8"/>
    <w:rsid w:val="3BD72EE0"/>
    <w:rsid w:val="3C0435A9"/>
    <w:rsid w:val="3C37397E"/>
    <w:rsid w:val="3C9B215F"/>
    <w:rsid w:val="3CE8111C"/>
    <w:rsid w:val="3CF56560"/>
    <w:rsid w:val="3D0E0B83"/>
    <w:rsid w:val="3D127F47"/>
    <w:rsid w:val="3D766728"/>
    <w:rsid w:val="3DB039E8"/>
    <w:rsid w:val="3DC15BF5"/>
    <w:rsid w:val="3DD1395F"/>
    <w:rsid w:val="3DD671C7"/>
    <w:rsid w:val="3DF71617"/>
    <w:rsid w:val="3E287A22"/>
    <w:rsid w:val="3F823162"/>
    <w:rsid w:val="3FA4132B"/>
    <w:rsid w:val="3FC574F3"/>
    <w:rsid w:val="3FD140EA"/>
    <w:rsid w:val="400E107D"/>
    <w:rsid w:val="4010076E"/>
    <w:rsid w:val="40354679"/>
    <w:rsid w:val="4065146E"/>
    <w:rsid w:val="409969B6"/>
    <w:rsid w:val="40B3559D"/>
    <w:rsid w:val="40E045E4"/>
    <w:rsid w:val="410A78B3"/>
    <w:rsid w:val="41546D80"/>
    <w:rsid w:val="415D643A"/>
    <w:rsid w:val="41652D3C"/>
    <w:rsid w:val="418A09F4"/>
    <w:rsid w:val="4202058A"/>
    <w:rsid w:val="4230334A"/>
    <w:rsid w:val="42463501"/>
    <w:rsid w:val="427D40B5"/>
    <w:rsid w:val="42A40D36"/>
    <w:rsid w:val="42B23D5F"/>
    <w:rsid w:val="42D31F27"/>
    <w:rsid w:val="42F223AD"/>
    <w:rsid w:val="438C45B0"/>
    <w:rsid w:val="43BF14F8"/>
    <w:rsid w:val="43E22422"/>
    <w:rsid w:val="4441183E"/>
    <w:rsid w:val="44924977"/>
    <w:rsid w:val="449A2CFC"/>
    <w:rsid w:val="449F47B6"/>
    <w:rsid w:val="44A122DD"/>
    <w:rsid w:val="44BE2E8F"/>
    <w:rsid w:val="44D85F87"/>
    <w:rsid w:val="45F36B68"/>
    <w:rsid w:val="45F60406"/>
    <w:rsid w:val="46082FB9"/>
    <w:rsid w:val="4654337F"/>
    <w:rsid w:val="46634223"/>
    <w:rsid w:val="466728BD"/>
    <w:rsid w:val="468045FB"/>
    <w:rsid w:val="46D87B0C"/>
    <w:rsid w:val="473C5818"/>
    <w:rsid w:val="47C9F4B9"/>
    <w:rsid w:val="480C3F11"/>
    <w:rsid w:val="4812529F"/>
    <w:rsid w:val="48A26623"/>
    <w:rsid w:val="48D662CD"/>
    <w:rsid w:val="48F6071D"/>
    <w:rsid w:val="49261002"/>
    <w:rsid w:val="49470F79"/>
    <w:rsid w:val="496B2EB9"/>
    <w:rsid w:val="49867CF3"/>
    <w:rsid w:val="498D2E30"/>
    <w:rsid w:val="49AA39E1"/>
    <w:rsid w:val="49D15412"/>
    <w:rsid w:val="49F7474D"/>
    <w:rsid w:val="4B2477C4"/>
    <w:rsid w:val="4B347A00"/>
    <w:rsid w:val="4B441C14"/>
    <w:rsid w:val="4BB072A9"/>
    <w:rsid w:val="4BC13264"/>
    <w:rsid w:val="4C066EC9"/>
    <w:rsid w:val="4C51283A"/>
    <w:rsid w:val="4C6267F5"/>
    <w:rsid w:val="4C6C1422"/>
    <w:rsid w:val="4C7B1665"/>
    <w:rsid w:val="4C991AEB"/>
    <w:rsid w:val="4CD82614"/>
    <w:rsid w:val="4CE16427"/>
    <w:rsid w:val="4D331F40"/>
    <w:rsid w:val="4D3E655C"/>
    <w:rsid w:val="4D875DE8"/>
    <w:rsid w:val="4E1F24C4"/>
    <w:rsid w:val="4E41243B"/>
    <w:rsid w:val="4E5008D0"/>
    <w:rsid w:val="4E6D3230"/>
    <w:rsid w:val="4E962786"/>
    <w:rsid w:val="4EA2112B"/>
    <w:rsid w:val="4ED4505D"/>
    <w:rsid w:val="4ED82D9F"/>
    <w:rsid w:val="4EDB288F"/>
    <w:rsid w:val="4F310701"/>
    <w:rsid w:val="4F6B59C1"/>
    <w:rsid w:val="4F7725B8"/>
    <w:rsid w:val="4FB37368"/>
    <w:rsid w:val="4FE03401"/>
    <w:rsid w:val="4FF260E2"/>
    <w:rsid w:val="503009B9"/>
    <w:rsid w:val="50306C0B"/>
    <w:rsid w:val="50463D38"/>
    <w:rsid w:val="504B57F2"/>
    <w:rsid w:val="50852AB2"/>
    <w:rsid w:val="5099655E"/>
    <w:rsid w:val="509B4084"/>
    <w:rsid w:val="50CC06E1"/>
    <w:rsid w:val="50D61560"/>
    <w:rsid w:val="511B51C5"/>
    <w:rsid w:val="51445A4A"/>
    <w:rsid w:val="514E10F6"/>
    <w:rsid w:val="51B01DB1"/>
    <w:rsid w:val="52306A4E"/>
    <w:rsid w:val="525564B4"/>
    <w:rsid w:val="527E04CE"/>
    <w:rsid w:val="52CA6EA2"/>
    <w:rsid w:val="5329773C"/>
    <w:rsid w:val="53312A7E"/>
    <w:rsid w:val="533832DF"/>
    <w:rsid w:val="534F55FA"/>
    <w:rsid w:val="53530C46"/>
    <w:rsid w:val="535B5D4C"/>
    <w:rsid w:val="535C738E"/>
    <w:rsid w:val="539B25ED"/>
    <w:rsid w:val="53A2397B"/>
    <w:rsid w:val="53FF1A9C"/>
    <w:rsid w:val="541F6D7A"/>
    <w:rsid w:val="54613836"/>
    <w:rsid w:val="54A13C33"/>
    <w:rsid w:val="54BE47E5"/>
    <w:rsid w:val="54D965E0"/>
    <w:rsid w:val="54DF73A2"/>
    <w:rsid w:val="54F9581D"/>
    <w:rsid w:val="550A17D8"/>
    <w:rsid w:val="551E5284"/>
    <w:rsid w:val="554D5B69"/>
    <w:rsid w:val="55546EF7"/>
    <w:rsid w:val="55603AEE"/>
    <w:rsid w:val="55674E7D"/>
    <w:rsid w:val="558570B1"/>
    <w:rsid w:val="559F4616"/>
    <w:rsid w:val="55D02A22"/>
    <w:rsid w:val="55FA7A9F"/>
    <w:rsid w:val="561548D9"/>
    <w:rsid w:val="561B17C3"/>
    <w:rsid w:val="561D378D"/>
    <w:rsid w:val="5641747C"/>
    <w:rsid w:val="5661367A"/>
    <w:rsid w:val="5664316A"/>
    <w:rsid w:val="56690780"/>
    <w:rsid w:val="566D0271"/>
    <w:rsid w:val="569F41A2"/>
    <w:rsid w:val="56A31EE4"/>
    <w:rsid w:val="56A96530"/>
    <w:rsid w:val="56E85B49"/>
    <w:rsid w:val="56F269C8"/>
    <w:rsid w:val="572D5C52"/>
    <w:rsid w:val="573945F7"/>
    <w:rsid w:val="57476D14"/>
    <w:rsid w:val="57511940"/>
    <w:rsid w:val="575B456D"/>
    <w:rsid w:val="57835872"/>
    <w:rsid w:val="5789732C"/>
    <w:rsid w:val="58366D88"/>
    <w:rsid w:val="58727DC0"/>
    <w:rsid w:val="58B008E9"/>
    <w:rsid w:val="58DA7713"/>
    <w:rsid w:val="58E40592"/>
    <w:rsid w:val="58ED5699"/>
    <w:rsid w:val="591A2206"/>
    <w:rsid w:val="5932754F"/>
    <w:rsid w:val="5943350B"/>
    <w:rsid w:val="595754C6"/>
    <w:rsid w:val="59796F2C"/>
    <w:rsid w:val="59EE791A"/>
    <w:rsid w:val="5A3B2434"/>
    <w:rsid w:val="5A9F6E67"/>
    <w:rsid w:val="5AD85ED5"/>
    <w:rsid w:val="5ADA1C4D"/>
    <w:rsid w:val="5AFA409D"/>
    <w:rsid w:val="5B152C85"/>
    <w:rsid w:val="5B452A83"/>
    <w:rsid w:val="5B525C87"/>
    <w:rsid w:val="5B9444F1"/>
    <w:rsid w:val="5B9B762E"/>
    <w:rsid w:val="5BF154A0"/>
    <w:rsid w:val="5C3A6E47"/>
    <w:rsid w:val="5C3E620B"/>
    <w:rsid w:val="5C5F68AD"/>
    <w:rsid w:val="5CC606DB"/>
    <w:rsid w:val="5CD5091E"/>
    <w:rsid w:val="5D373386"/>
    <w:rsid w:val="5D7A3273"/>
    <w:rsid w:val="5DB93D9B"/>
    <w:rsid w:val="5DC7295C"/>
    <w:rsid w:val="5DEB5F1F"/>
    <w:rsid w:val="5E0E058B"/>
    <w:rsid w:val="5E1D3E75"/>
    <w:rsid w:val="5E4F4700"/>
    <w:rsid w:val="5E6E102A"/>
    <w:rsid w:val="5E8C14B0"/>
    <w:rsid w:val="5EC7073A"/>
    <w:rsid w:val="5F585836"/>
    <w:rsid w:val="5F59665E"/>
    <w:rsid w:val="5FF739E5"/>
    <w:rsid w:val="5FFC40B6"/>
    <w:rsid w:val="60B44CEE"/>
    <w:rsid w:val="60D333C6"/>
    <w:rsid w:val="610E43FE"/>
    <w:rsid w:val="61630BEE"/>
    <w:rsid w:val="617A7CE6"/>
    <w:rsid w:val="61B2122D"/>
    <w:rsid w:val="61B72CE8"/>
    <w:rsid w:val="61C3343B"/>
    <w:rsid w:val="62410803"/>
    <w:rsid w:val="627110E9"/>
    <w:rsid w:val="62B43C53"/>
    <w:rsid w:val="62C90F25"/>
    <w:rsid w:val="62EC6826"/>
    <w:rsid w:val="631101D6"/>
    <w:rsid w:val="631D4DCC"/>
    <w:rsid w:val="63483F51"/>
    <w:rsid w:val="63514A76"/>
    <w:rsid w:val="63810BA4"/>
    <w:rsid w:val="639F1C85"/>
    <w:rsid w:val="63DA5F5D"/>
    <w:rsid w:val="63F7561D"/>
    <w:rsid w:val="646A5DEF"/>
    <w:rsid w:val="64C25C2B"/>
    <w:rsid w:val="64EF4547"/>
    <w:rsid w:val="65006754"/>
    <w:rsid w:val="650C6EA7"/>
    <w:rsid w:val="651B358E"/>
    <w:rsid w:val="6530528B"/>
    <w:rsid w:val="654523B9"/>
    <w:rsid w:val="65CB0B10"/>
    <w:rsid w:val="65FE0EE5"/>
    <w:rsid w:val="6635067F"/>
    <w:rsid w:val="663C37BC"/>
    <w:rsid w:val="664F1979"/>
    <w:rsid w:val="666B22F3"/>
    <w:rsid w:val="66805D9E"/>
    <w:rsid w:val="66AA2E1B"/>
    <w:rsid w:val="66CA526B"/>
    <w:rsid w:val="66F323E1"/>
    <w:rsid w:val="670D5158"/>
    <w:rsid w:val="673821D5"/>
    <w:rsid w:val="677B47B7"/>
    <w:rsid w:val="679338AF"/>
    <w:rsid w:val="67A94E81"/>
    <w:rsid w:val="67B53825"/>
    <w:rsid w:val="67BF0B67"/>
    <w:rsid w:val="67E1461B"/>
    <w:rsid w:val="67EE6D37"/>
    <w:rsid w:val="6817628E"/>
    <w:rsid w:val="690E229C"/>
    <w:rsid w:val="6945507D"/>
    <w:rsid w:val="6978309B"/>
    <w:rsid w:val="69AA4EE0"/>
    <w:rsid w:val="69F06D97"/>
    <w:rsid w:val="6A2B7DCF"/>
    <w:rsid w:val="6A445335"/>
    <w:rsid w:val="6A8120E5"/>
    <w:rsid w:val="6AA162E3"/>
    <w:rsid w:val="6AE54422"/>
    <w:rsid w:val="6B8359E9"/>
    <w:rsid w:val="6BA20565"/>
    <w:rsid w:val="6BA918F3"/>
    <w:rsid w:val="6BD3071E"/>
    <w:rsid w:val="6BEC7A32"/>
    <w:rsid w:val="6BF6440D"/>
    <w:rsid w:val="6C557385"/>
    <w:rsid w:val="6C6F328F"/>
    <w:rsid w:val="6CA81BAB"/>
    <w:rsid w:val="6CE34991"/>
    <w:rsid w:val="6CFA617E"/>
    <w:rsid w:val="6D1F7993"/>
    <w:rsid w:val="6D2F407A"/>
    <w:rsid w:val="6DA71E62"/>
    <w:rsid w:val="6DB85E1E"/>
    <w:rsid w:val="6DFFADDB"/>
    <w:rsid w:val="6E0F67BA"/>
    <w:rsid w:val="6E565636"/>
    <w:rsid w:val="6E9A5523"/>
    <w:rsid w:val="6EA840E4"/>
    <w:rsid w:val="6F2B6AC3"/>
    <w:rsid w:val="6F4B1C0D"/>
    <w:rsid w:val="6F92041E"/>
    <w:rsid w:val="6FCA1E38"/>
    <w:rsid w:val="6FFE3FED"/>
    <w:rsid w:val="700C2451"/>
    <w:rsid w:val="706E6C67"/>
    <w:rsid w:val="70967F6C"/>
    <w:rsid w:val="70B30B1E"/>
    <w:rsid w:val="711315BD"/>
    <w:rsid w:val="7114469E"/>
    <w:rsid w:val="712D267F"/>
    <w:rsid w:val="71816E6E"/>
    <w:rsid w:val="71D64AC4"/>
    <w:rsid w:val="71EF5B86"/>
    <w:rsid w:val="71F66F14"/>
    <w:rsid w:val="720D4582"/>
    <w:rsid w:val="72190E55"/>
    <w:rsid w:val="72404633"/>
    <w:rsid w:val="72730565"/>
    <w:rsid w:val="727918F3"/>
    <w:rsid w:val="727B566C"/>
    <w:rsid w:val="72F21DD2"/>
    <w:rsid w:val="73571C35"/>
    <w:rsid w:val="735D2FC3"/>
    <w:rsid w:val="73DA4614"/>
    <w:rsid w:val="73E6120B"/>
    <w:rsid w:val="73ED07EB"/>
    <w:rsid w:val="73ED2599"/>
    <w:rsid w:val="73F6144E"/>
    <w:rsid w:val="73F73418"/>
    <w:rsid w:val="73FB8639"/>
    <w:rsid w:val="73FC0A2E"/>
    <w:rsid w:val="73FE6554"/>
    <w:rsid w:val="740578E3"/>
    <w:rsid w:val="745A5E80"/>
    <w:rsid w:val="74CA4688"/>
    <w:rsid w:val="7521074C"/>
    <w:rsid w:val="755723C0"/>
    <w:rsid w:val="75640639"/>
    <w:rsid w:val="757F3341"/>
    <w:rsid w:val="75A924F0"/>
    <w:rsid w:val="75B710B1"/>
    <w:rsid w:val="75F6B38C"/>
    <w:rsid w:val="7610256F"/>
    <w:rsid w:val="76543B9E"/>
    <w:rsid w:val="765B7C8E"/>
    <w:rsid w:val="76612DCA"/>
    <w:rsid w:val="76B64C69"/>
    <w:rsid w:val="770E1EF5"/>
    <w:rsid w:val="77132317"/>
    <w:rsid w:val="77152644"/>
    <w:rsid w:val="771D3195"/>
    <w:rsid w:val="773109ED"/>
    <w:rsid w:val="775A7F45"/>
    <w:rsid w:val="775B5A6C"/>
    <w:rsid w:val="77EF68E0"/>
    <w:rsid w:val="780D320A"/>
    <w:rsid w:val="78252301"/>
    <w:rsid w:val="78412EB3"/>
    <w:rsid w:val="786C6182"/>
    <w:rsid w:val="78992CEF"/>
    <w:rsid w:val="78B85394"/>
    <w:rsid w:val="78D67AA0"/>
    <w:rsid w:val="79515378"/>
    <w:rsid w:val="7956473D"/>
    <w:rsid w:val="7967694A"/>
    <w:rsid w:val="7A083C89"/>
    <w:rsid w:val="7A2D1941"/>
    <w:rsid w:val="7A796935"/>
    <w:rsid w:val="7A9B68AB"/>
    <w:rsid w:val="7AB91427"/>
    <w:rsid w:val="7AC8166A"/>
    <w:rsid w:val="7B503B39"/>
    <w:rsid w:val="7B7D4202"/>
    <w:rsid w:val="7BC71922"/>
    <w:rsid w:val="7C0466D2"/>
    <w:rsid w:val="7C266648"/>
    <w:rsid w:val="7CB9570E"/>
    <w:rsid w:val="7CBC6FAC"/>
    <w:rsid w:val="7CEF6F76"/>
    <w:rsid w:val="7D28526E"/>
    <w:rsid w:val="7D5316BF"/>
    <w:rsid w:val="7D80622C"/>
    <w:rsid w:val="7D983576"/>
    <w:rsid w:val="7DAC7021"/>
    <w:rsid w:val="7DB30B56"/>
    <w:rsid w:val="7DC97BD3"/>
    <w:rsid w:val="7DDB74B8"/>
    <w:rsid w:val="7DDD71DA"/>
    <w:rsid w:val="7DE92023"/>
    <w:rsid w:val="7E462FD2"/>
    <w:rsid w:val="7E582D05"/>
    <w:rsid w:val="7E5B583A"/>
    <w:rsid w:val="7E633B84"/>
    <w:rsid w:val="7EB20667"/>
    <w:rsid w:val="7EB937A4"/>
    <w:rsid w:val="7EBE525E"/>
    <w:rsid w:val="7EE527EB"/>
    <w:rsid w:val="7F037115"/>
    <w:rsid w:val="7F4E2B3D"/>
    <w:rsid w:val="7F6000C3"/>
    <w:rsid w:val="7FA6571A"/>
    <w:rsid w:val="7FA67226"/>
    <w:rsid w:val="7FDF8714"/>
    <w:rsid w:val="7FE01204"/>
    <w:rsid w:val="9F77AE53"/>
    <w:rsid w:val="AFFB4D4D"/>
    <w:rsid w:val="B9F38D01"/>
    <w:rsid w:val="BFB2C373"/>
    <w:rsid w:val="C79D75C4"/>
    <w:rsid w:val="DD9D516D"/>
    <w:rsid w:val="DDFFD872"/>
    <w:rsid w:val="DF7D3F2A"/>
    <w:rsid w:val="ED7E25E2"/>
    <w:rsid w:val="EED275A0"/>
    <w:rsid w:val="EEDAACA5"/>
    <w:rsid w:val="F7BD6595"/>
    <w:rsid w:val="F9E7ED27"/>
    <w:rsid w:val="FA77B19B"/>
    <w:rsid w:val="FDFAC1DF"/>
    <w:rsid w:val="FEAE495B"/>
    <w:rsid w:val="FEAF0821"/>
    <w:rsid w:val="FEFF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99"/>
    <w:rPr>
      <w:rFonts w:ascii="小标宋" w:hAnsi="小标宋" w:eastAsia="小标宋" w:cs="小标宋"/>
      <w:sz w:val="32"/>
      <w:szCs w:val="32"/>
      <w:lang w:val="zh-CN"/>
    </w:r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Body Text Char"/>
    <w:basedOn w:val="8"/>
    <w:link w:val="2"/>
    <w:semiHidden/>
    <w:qFormat/>
    <w:uiPriority w:val="99"/>
    <w:rPr>
      <w:rFonts w:ascii="Calibri" w:hAnsi="Calibri" w:cs="宋体"/>
      <w:szCs w:val="24"/>
    </w:rPr>
  </w:style>
  <w:style w:type="character" w:customStyle="1" w:styleId="11">
    <w:name w:val="Balloon Text Char"/>
    <w:basedOn w:val="8"/>
    <w:link w:val="3"/>
    <w:qFormat/>
    <w:locked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2">
    <w:name w:val="Footer Char"/>
    <w:basedOn w:val="8"/>
    <w:link w:val="4"/>
    <w:semiHidden/>
    <w:qFormat/>
    <w:uiPriority w:val="99"/>
    <w:rPr>
      <w:rFonts w:ascii="Calibri" w:hAnsi="Calibri" w:cs="宋体"/>
      <w:sz w:val="18"/>
      <w:szCs w:val="18"/>
    </w:rPr>
  </w:style>
  <w:style w:type="character" w:customStyle="1" w:styleId="13">
    <w:name w:val="Header Char"/>
    <w:basedOn w:val="8"/>
    <w:link w:val="5"/>
    <w:semiHidden/>
    <w:qFormat/>
    <w:uiPriority w:val="99"/>
    <w:rPr>
      <w:rFonts w:ascii="Calibri" w:hAnsi="Calibri" w:cs="宋体"/>
      <w:sz w:val="18"/>
      <w:szCs w:val="18"/>
    </w:rPr>
  </w:style>
  <w:style w:type="paragraph" w:customStyle="1" w:styleId="14">
    <w:name w:val="Table Paragraph"/>
    <w:basedOn w:val="1"/>
    <w:qFormat/>
    <w:uiPriority w:val="99"/>
    <w:rPr>
      <w:rFonts w:ascii="仿宋" w:hAnsi="仿宋" w:eastAsia="仿宋" w:cs="仿宋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7</Pages>
  <Words>2954</Words>
  <Characters>3077</Characters>
  <Lines>0</Lines>
  <Paragraphs>0</Paragraphs>
  <TotalTime>11</TotalTime>
  <ScaleCrop>false</ScaleCrop>
  <LinksUpToDate>false</LinksUpToDate>
  <CharactersWithSpaces>3767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2022-09-07T02:18:00Z</dcterms:created>
  <dc:creator>xia</dc:creator>
  <cp:lastModifiedBy>源妈妈</cp:lastModifiedBy>
  <cp:lastPrinted>2022-11-16T21:50:00Z</cp:lastPrinted>
  <dcterms:modified xsi:type="dcterms:W3CDTF">2026-05-08T01:38:56Z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C501A7D5D05B4E26862D80DAFF0A3F49_13</vt:lpwstr>
  </property>
  <property fmtid="{D5CDD505-2E9C-101B-9397-08002B2CF9AE}" pid="4" name="KSOTemplateDocerSaveRecord">
    <vt:lpwstr>eyJoZGlkIjoiMDdjOGMwYTkxMzQ1OTAyMmI0NDMwYjYxMzIxMjNhNjAiLCJ1c2VySWQiOiI2NTAyNDkxNTMifQ==</vt:lpwstr>
  </property>
</Properties>
</file>